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7CB7" w:rsidRDefault="00147CB7" w:rsidP="0071147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Pr="00C85C23">
        <w:rPr>
          <w:rFonts w:ascii="Times New Roman" w:hAnsi="Times New Roman"/>
          <w:sz w:val="24"/>
          <w:szCs w:val="24"/>
        </w:rPr>
        <w:t xml:space="preserve">азенное общеобразовательное учреждение </w:t>
      </w:r>
    </w:p>
    <w:p w:rsidR="00147CB7" w:rsidRPr="00C85C23" w:rsidRDefault="00147CB7" w:rsidP="0071147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C85C23">
        <w:rPr>
          <w:rFonts w:ascii="Times New Roman" w:hAnsi="Times New Roman"/>
          <w:sz w:val="24"/>
          <w:szCs w:val="24"/>
        </w:rPr>
        <w:t>Ханты-мансийского автономного округа –Югры</w:t>
      </w:r>
    </w:p>
    <w:p w:rsidR="00147CB7" w:rsidRPr="00C85C23" w:rsidRDefault="00147CB7" w:rsidP="0071147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C85C23">
        <w:rPr>
          <w:rFonts w:ascii="Times New Roman" w:hAnsi="Times New Roman"/>
          <w:sz w:val="24"/>
          <w:szCs w:val="24"/>
        </w:rPr>
        <w:t>«Нижневартовская школа для обучающихся с ограниченными возможностями здоровья №1»</w:t>
      </w:r>
    </w:p>
    <w:p w:rsidR="00147CB7" w:rsidRPr="00C85C23" w:rsidRDefault="00147CB7" w:rsidP="00711479">
      <w:pPr>
        <w:jc w:val="center"/>
        <w:rPr>
          <w:rFonts w:ascii="Times New Roman" w:hAnsi="Times New Roman"/>
          <w:sz w:val="24"/>
          <w:szCs w:val="24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  <w:r w:rsidRPr="008B7EEF">
        <w:rPr>
          <w:rFonts w:ascii="Times New Roman" w:hAnsi="Times New Roman"/>
          <w:b/>
          <w:color w:val="002060"/>
          <w:sz w:val="48"/>
          <w:szCs w:val="48"/>
        </w:rPr>
        <w:t>ДИДАКТИЧЕСКОЕ ПОСОБИЕ</w:t>
      </w:r>
    </w:p>
    <w:p w:rsidR="00147CB7" w:rsidRPr="008B7EEF" w:rsidRDefault="00147CB7" w:rsidP="00711479">
      <w:pPr>
        <w:jc w:val="center"/>
        <w:rPr>
          <w:rFonts w:ascii="Times New Roman" w:hAnsi="Times New Roman"/>
          <w:color w:val="002060"/>
          <w:sz w:val="48"/>
          <w:szCs w:val="48"/>
        </w:rPr>
      </w:pP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  <w:r>
        <w:rPr>
          <w:rFonts w:ascii="Times New Roman" w:hAnsi="Times New Roman"/>
          <w:b/>
          <w:color w:val="002060"/>
          <w:sz w:val="48"/>
          <w:szCs w:val="48"/>
        </w:rPr>
        <w:t>ПО ТЕМЕ «ТРАНСПОРТ</w:t>
      </w:r>
      <w:r w:rsidRPr="008B7EEF">
        <w:rPr>
          <w:rFonts w:ascii="Times New Roman" w:hAnsi="Times New Roman"/>
          <w:b/>
          <w:color w:val="002060"/>
          <w:sz w:val="48"/>
          <w:szCs w:val="48"/>
        </w:rPr>
        <w:t>»</w:t>
      </w: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  <w:r>
        <w:rPr>
          <w:rFonts w:ascii="Times New Roman" w:hAnsi="Times New Roman"/>
          <w:b/>
          <w:color w:val="002060"/>
          <w:sz w:val="48"/>
          <w:szCs w:val="48"/>
        </w:rPr>
        <w:t xml:space="preserve">ДЛЯ ДЕТЕЙ С НАРУШЕНИЕМ СЛУХА ДОШКОЛЬНОГО ВОЗРАСТА </w:t>
      </w: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</w:p>
    <w:p w:rsidR="00147CB7" w:rsidRPr="008B7EEF" w:rsidRDefault="00147CB7" w:rsidP="00711479">
      <w:pPr>
        <w:jc w:val="center"/>
        <w:rPr>
          <w:rFonts w:ascii="Times New Roman" w:hAnsi="Times New Roman"/>
          <w:b/>
          <w:color w:val="002060"/>
          <w:sz w:val="48"/>
          <w:szCs w:val="48"/>
        </w:rPr>
      </w:pPr>
    </w:p>
    <w:p w:rsidR="00147CB7" w:rsidRPr="008B7EEF" w:rsidRDefault="00147CB7" w:rsidP="00711479">
      <w:pPr>
        <w:spacing w:after="0" w:line="240" w:lineRule="auto"/>
        <w:jc w:val="right"/>
        <w:rPr>
          <w:rFonts w:ascii="Times New Roman" w:hAnsi="Times New Roman"/>
          <w:b/>
          <w:color w:val="002060"/>
          <w:sz w:val="24"/>
          <w:szCs w:val="24"/>
        </w:rPr>
      </w:pPr>
      <w:r w:rsidRPr="008B7EEF">
        <w:rPr>
          <w:rFonts w:ascii="Times New Roman" w:hAnsi="Times New Roman"/>
          <w:b/>
          <w:color w:val="002060"/>
          <w:sz w:val="24"/>
          <w:szCs w:val="24"/>
        </w:rPr>
        <w:t>Составитель:</w:t>
      </w:r>
    </w:p>
    <w:p w:rsidR="00147CB7" w:rsidRPr="008B7EEF" w:rsidRDefault="00147CB7" w:rsidP="00711479">
      <w:pPr>
        <w:spacing w:after="0" w:line="240" w:lineRule="auto"/>
        <w:jc w:val="right"/>
        <w:rPr>
          <w:rFonts w:ascii="Times New Roman" w:hAnsi="Times New Roman"/>
          <w:b/>
          <w:color w:val="002060"/>
          <w:sz w:val="24"/>
          <w:szCs w:val="24"/>
        </w:rPr>
      </w:pPr>
      <w:r w:rsidRPr="008B7EEF">
        <w:rPr>
          <w:rFonts w:ascii="Times New Roman" w:hAnsi="Times New Roman"/>
          <w:b/>
          <w:color w:val="002060"/>
          <w:sz w:val="24"/>
          <w:szCs w:val="24"/>
        </w:rPr>
        <w:t>Пашнина И.В.</w:t>
      </w:r>
    </w:p>
    <w:p w:rsidR="00147CB7" w:rsidRPr="008B7EEF" w:rsidRDefault="00147CB7" w:rsidP="00711479">
      <w:pPr>
        <w:spacing w:after="0" w:line="240" w:lineRule="auto"/>
        <w:jc w:val="right"/>
        <w:rPr>
          <w:rFonts w:ascii="Times New Roman" w:hAnsi="Times New Roman"/>
          <w:b/>
          <w:color w:val="002060"/>
          <w:sz w:val="24"/>
          <w:szCs w:val="24"/>
        </w:rPr>
      </w:pPr>
      <w:r w:rsidRPr="008B7EEF">
        <w:rPr>
          <w:rFonts w:ascii="Times New Roman" w:hAnsi="Times New Roman"/>
          <w:b/>
          <w:color w:val="002060"/>
          <w:sz w:val="24"/>
          <w:szCs w:val="24"/>
        </w:rPr>
        <w:t xml:space="preserve">учитель-дефектолог </w:t>
      </w:r>
    </w:p>
    <w:p w:rsidR="00147CB7" w:rsidRPr="008B7EEF" w:rsidRDefault="00147CB7" w:rsidP="00711479">
      <w:pPr>
        <w:rPr>
          <w:color w:val="002060"/>
        </w:rPr>
      </w:pPr>
    </w:p>
    <w:p w:rsidR="00147CB7" w:rsidRDefault="00147CB7" w:rsidP="00711479">
      <w:pPr>
        <w:pStyle w:val="NormalWeb"/>
        <w:shd w:val="clear" w:color="auto" w:fill="FFFFFF"/>
        <w:spacing w:before="0" w:beforeAutospacing="0" w:after="0" w:afterAutospacing="0"/>
        <w:jc w:val="both"/>
        <w:rPr>
          <w:color w:val="000000"/>
          <w:sz w:val="27"/>
          <w:szCs w:val="27"/>
        </w:rPr>
      </w:pPr>
    </w:p>
    <w:p w:rsidR="00147CB7" w:rsidRDefault="00147CB7" w:rsidP="00A43406">
      <w:pPr>
        <w:pStyle w:val="NormalWeb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47CB7" w:rsidRPr="00F72CF7" w:rsidRDefault="00147CB7" w:rsidP="00711479">
      <w:pPr>
        <w:pStyle w:val="NormalWeb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F72CF7">
        <w:rPr>
          <w:color w:val="000000"/>
          <w:sz w:val="28"/>
          <w:szCs w:val="28"/>
        </w:rPr>
        <w:t>Дидактическое пособие предназначено для осуществления познавательного развития детей младшего  и старшего дошкольного возраста с нарушением слуха. Пособие реализует принципы развивающего обучения и воспитания и соответствует требованиям ФГОС ДО. Работа с дидактическим пособием формирует познавательные интересы и познавательные действия ребенка в различных видах деятельности и направлено на развитие речи дошкольников. Использование пособия в ДОУ способствует развитию у детей с нарушением слуха речи, внимания, мышления, обогащает знания об окружающей действительности.</w:t>
      </w:r>
      <w:r>
        <w:rPr>
          <w:color w:val="000000"/>
          <w:sz w:val="28"/>
          <w:szCs w:val="28"/>
        </w:rPr>
        <w:t xml:space="preserve"> Пособие можно использовать как на групповых занятиях, так и на индивидуальных. </w:t>
      </w:r>
    </w:p>
    <w:p w:rsidR="00147CB7" w:rsidRPr="00F72CF7" w:rsidRDefault="00147CB7" w:rsidP="00711479">
      <w:pPr>
        <w:pStyle w:val="NormalWeb"/>
        <w:spacing w:before="0" w:beforeAutospacing="0" w:after="0" w:afterAutospacing="0" w:line="315" w:lineRule="atLeast"/>
        <w:ind w:firstLine="708"/>
        <w:jc w:val="both"/>
        <w:rPr>
          <w:color w:val="000000"/>
          <w:sz w:val="28"/>
          <w:szCs w:val="28"/>
        </w:rPr>
      </w:pPr>
      <w:r w:rsidRPr="00F72CF7">
        <w:rPr>
          <w:color w:val="000000"/>
          <w:sz w:val="28"/>
          <w:szCs w:val="28"/>
        </w:rPr>
        <w:t xml:space="preserve">Цель пособия: </w:t>
      </w:r>
    </w:p>
    <w:p w:rsidR="00147CB7" w:rsidRPr="00F72CF7" w:rsidRDefault="00147CB7" w:rsidP="00711479">
      <w:pPr>
        <w:pStyle w:val="NormalWeb"/>
        <w:numPr>
          <w:ilvl w:val="0"/>
          <w:numId w:val="2"/>
        </w:numPr>
        <w:spacing w:before="0" w:beforeAutospacing="0" w:after="0" w:afterAutospacing="0" w:line="315" w:lineRule="atLeast"/>
        <w:jc w:val="both"/>
        <w:rPr>
          <w:color w:val="2A2723"/>
          <w:sz w:val="28"/>
          <w:szCs w:val="28"/>
        </w:rPr>
      </w:pPr>
      <w:r w:rsidRPr="00F72CF7">
        <w:rPr>
          <w:color w:val="000000"/>
          <w:sz w:val="28"/>
          <w:szCs w:val="28"/>
        </w:rPr>
        <w:t xml:space="preserve">формирование </w:t>
      </w:r>
      <w:r>
        <w:rPr>
          <w:color w:val="000000"/>
          <w:sz w:val="28"/>
          <w:szCs w:val="28"/>
        </w:rPr>
        <w:t>знаний у детей  о транспорте</w:t>
      </w:r>
      <w:r w:rsidRPr="00F72CF7">
        <w:rPr>
          <w:color w:val="000000"/>
          <w:sz w:val="28"/>
          <w:szCs w:val="28"/>
        </w:rPr>
        <w:t>;</w:t>
      </w:r>
    </w:p>
    <w:p w:rsidR="00147CB7" w:rsidRPr="008B7EEF" w:rsidRDefault="00147CB7" w:rsidP="00711479">
      <w:pPr>
        <w:pStyle w:val="NormalWeb"/>
        <w:numPr>
          <w:ilvl w:val="0"/>
          <w:numId w:val="2"/>
        </w:numPr>
        <w:spacing w:before="0" w:beforeAutospacing="0" w:after="0" w:afterAutospacing="0" w:line="315" w:lineRule="atLeast"/>
        <w:jc w:val="both"/>
        <w:rPr>
          <w:color w:val="000000"/>
          <w:sz w:val="28"/>
          <w:szCs w:val="28"/>
        </w:rPr>
      </w:pPr>
      <w:r w:rsidRPr="008B7EEF">
        <w:rPr>
          <w:color w:val="000000"/>
          <w:sz w:val="28"/>
          <w:szCs w:val="28"/>
        </w:rPr>
        <w:t xml:space="preserve">формирование словаря, работа над значениями слов и выражений. </w:t>
      </w:r>
    </w:p>
    <w:p w:rsidR="00147CB7" w:rsidRPr="008B7EEF" w:rsidRDefault="00147CB7" w:rsidP="00711479">
      <w:pPr>
        <w:pStyle w:val="NormalWeb"/>
        <w:numPr>
          <w:ilvl w:val="0"/>
          <w:numId w:val="2"/>
        </w:numPr>
        <w:spacing w:before="0" w:beforeAutospacing="0" w:after="0" w:afterAutospacing="0" w:line="315" w:lineRule="atLeast"/>
        <w:jc w:val="both"/>
        <w:rPr>
          <w:color w:val="000000"/>
          <w:sz w:val="28"/>
          <w:szCs w:val="28"/>
        </w:rPr>
      </w:pPr>
      <w:r w:rsidRPr="008B7EEF">
        <w:rPr>
          <w:color w:val="000000"/>
          <w:sz w:val="28"/>
          <w:szCs w:val="28"/>
        </w:rPr>
        <w:t>формирование разных форм словесной речи: устной, письменной, дактильной.</w:t>
      </w:r>
    </w:p>
    <w:p w:rsidR="00147CB7" w:rsidRPr="00F72CF7" w:rsidRDefault="00147CB7" w:rsidP="00711479">
      <w:pPr>
        <w:pStyle w:val="NormalWeb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47CB7" w:rsidRPr="00F72CF7" w:rsidRDefault="00147CB7" w:rsidP="00711479">
      <w:pPr>
        <w:pStyle w:val="NormalWeb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F72CF7">
        <w:rPr>
          <w:color w:val="000000"/>
          <w:sz w:val="28"/>
          <w:szCs w:val="28"/>
        </w:rPr>
        <w:t xml:space="preserve">Задачи: </w:t>
      </w:r>
    </w:p>
    <w:p w:rsidR="00147CB7" w:rsidRPr="00F72CF7" w:rsidRDefault="00147CB7" w:rsidP="00711479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F72CF7">
        <w:rPr>
          <w:color w:val="000000"/>
          <w:sz w:val="28"/>
          <w:szCs w:val="28"/>
        </w:rPr>
        <w:t>закрепить знания детей</w:t>
      </w:r>
      <w:r>
        <w:rPr>
          <w:color w:val="000000"/>
          <w:sz w:val="28"/>
          <w:szCs w:val="28"/>
        </w:rPr>
        <w:t xml:space="preserve"> о транспорте</w:t>
      </w:r>
      <w:r w:rsidRPr="00F72CF7">
        <w:rPr>
          <w:color w:val="000000"/>
          <w:sz w:val="28"/>
          <w:szCs w:val="28"/>
        </w:rPr>
        <w:t xml:space="preserve">; </w:t>
      </w:r>
    </w:p>
    <w:p w:rsidR="00147CB7" w:rsidRPr="00F72CF7" w:rsidRDefault="00147CB7" w:rsidP="00711479">
      <w:pPr>
        <w:pStyle w:val="NormalWeb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F72CF7">
        <w:rPr>
          <w:color w:val="000000"/>
          <w:sz w:val="28"/>
          <w:szCs w:val="28"/>
          <w:shd w:val="clear" w:color="auto" w:fill="FFFFFF"/>
        </w:rPr>
        <w:t xml:space="preserve">расширить </w:t>
      </w:r>
      <w:r>
        <w:rPr>
          <w:color w:val="000000"/>
          <w:sz w:val="28"/>
          <w:szCs w:val="28"/>
          <w:shd w:val="clear" w:color="auto" w:fill="FFFFFF"/>
        </w:rPr>
        <w:t>представление детей о транспорте (воздушный, наземный, водный);</w:t>
      </w:r>
    </w:p>
    <w:p w:rsidR="00147CB7" w:rsidRPr="00711479" w:rsidRDefault="00147CB7" w:rsidP="00711479">
      <w:pPr>
        <w:pStyle w:val="NormalWeb"/>
        <w:numPr>
          <w:ilvl w:val="0"/>
          <w:numId w:val="1"/>
        </w:numPr>
        <w:spacing w:before="0" w:beforeAutospacing="0" w:after="0" w:afterAutospacing="0" w:line="315" w:lineRule="atLeast"/>
        <w:jc w:val="both"/>
        <w:rPr>
          <w:rStyle w:val="c2"/>
          <w:color w:val="2A2723"/>
          <w:sz w:val="28"/>
          <w:szCs w:val="28"/>
        </w:rPr>
      </w:pPr>
      <w:r w:rsidRPr="00F72CF7">
        <w:rPr>
          <w:rStyle w:val="c2"/>
          <w:color w:val="000000"/>
          <w:sz w:val="28"/>
          <w:szCs w:val="28"/>
        </w:rPr>
        <w:t>развивать речь, активизир</w:t>
      </w:r>
      <w:r>
        <w:rPr>
          <w:rStyle w:val="c2"/>
          <w:color w:val="000000"/>
          <w:sz w:val="28"/>
          <w:szCs w:val="28"/>
        </w:rPr>
        <w:t>овать и обогащать словарь детей;</w:t>
      </w:r>
    </w:p>
    <w:p w:rsidR="00147CB7" w:rsidRPr="00F72CF7" w:rsidRDefault="00147CB7" w:rsidP="00711479">
      <w:pPr>
        <w:pStyle w:val="NormalWeb"/>
        <w:numPr>
          <w:ilvl w:val="0"/>
          <w:numId w:val="1"/>
        </w:numPr>
        <w:spacing w:before="0" w:beforeAutospacing="0" w:after="0" w:afterAutospacing="0" w:line="315" w:lineRule="atLeast"/>
        <w:jc w:val="both"/>
        <w:rPr>
          <w:color w:val="2A2723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 xml:space="preserve">развивать слуховое восприятие, </w:t>
      </w:r>
      <w:r w:rsidRPr="00F72CF7">
        <w:rPr>
          <w:rStyle w:val="c2"/>
          <w:color w:val="000000"/>
          <w:sz w:val="28"/>
          <w:szCs w:val="28"/>
        </w:rPr>
        <w:t>раз</w:t>
      </w:r>
      <w:r>
        <w:rPr>
          <w:rStyle w:val="c2"/>
          <w:color w:val="000000"/>
          <w:sz w:val="28"/>
          <w:szCs w:val="28"/>
        </w:rPr>
        <w:t>вивать любознательность у детей;</w:t>
      </w:r>
    </w:p>
    <w:p w:rsidR="00147CB7" w:rsidRPr="00F72CF7" w:rsidRDefault="00147CB7" w:rsidP="00711479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воспитывать познавательный интерес</w:t>
      </w:r>
      <w:r w:rsidRPr="00F72CF7">
        <w:rPr>
          <w:rStyle w:val="c2"/>
          <w:color w:val="000000"/>
          <w:sz w:val="28"/>
          <w:szCs w:val="28"/>
        </w:rPr>
        <w:t>.</w:t>
      </w:r>
    </w:p>
    <w:p w:rsidR="00147CB7" w:rsidRPr="00F72CF7" w:rsidRDefault="00147CB7" w:rsidP="00711479">
      <w:pPr>
        <w:pStyle w:val="c3"/>
        <w:shd w:val="clear" w:color="auto" w:fill="FFFFFF"/>
        <w:spacing w:before="0" w:beforeAutospacing="0" w:after="0" w:afterAutospacing="0"/>
        <w:ind w:left="1429"/>
        <w:jc w:val="both"/>
        <w:rPr>
          <w:color w:val="000000"/>
          <w:sz w:val="28"/>
          <w:szCs w:val="28"/>
        </w:rPr>
      </w:pPr>
    </w:p>
    <w:p w:rsidR="00147CB7" w:rsidRPr="00F72CF7" w:rsidRDefault="00147CB7" w:rsidP="00711479">
      <w:pPr>
        <w:pStyle w:val="c3"/>
        <w:shd w:val="clear" w:color="auto" w:fill="FFFFFF"/>
        <w:spacing w:before="0" w:beforeAutospacing="0" w:after="0" w:afterAutospacing="0"/>
        <w:ind w:left="1429"/>
        <w:jc w:val="both"/>
        <w:rPr>
          <w:color w:val="000000"/>
          <w:sz w:val="28"/>
          <w:szCs w:val="28"/>
        </w:rPr>
      </w:pPr>
    </w:p>
    <w:p w:rsidR="00147CB7" w:rsidRPr="008B7EEF" w:rsidRDefault="00147CB7" w:rsidP="00711479">
      <w:pPr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72CF7">
        <w:rPr>
          <w:rStyle w:val="c14"/>
          <w:rFonts w:ascii="Times New Roman" w:hAnsi="Times New Roman"/>
          <w:bCs/>
          <w:color w:val="000000"/>
          <w:sz w:val="28"/>
          <w:szCs w:val="28"/>
          <w:shd w:val="clear" w:color="auto" w:fill="FFFFFF"/>
        </w:rPr>
        <w:t>Методические рекомендации</w:t>
      </w:r>
      <w:r w:rsidRPr="00F72CF7">
        <w:rPr>
          <w:rStyle w:val="c2"/>
          <w:rFonts w:ascii="Times New Roman" w:hAnsi="Times New Roman"/>
          <w:color w:val="000000"/>
          <w:sz w:val="28"/>
          <w:szCs w:val="28"/>
          <w:shd w:val="clear" w:color="auto" w:fill="FFFFFF"/>
        </w:rPr>
        <w:t>.  Данное дидактическое пособие</w:t>
      </w:r>
      <w:r w:rsidRPr="00F72CF7">
        <w:rPr>
          <w:rFonts w:ascii="Times New Roman" w:hAnsi="Times New Roman"/>
          <w:color w:val="2A2723"/>
          <w:sz w:val="28"/>
          <w:szCs w:val="28"/>
          <w:shd w:val="clear" w:color="auto" w:fill="F7F7F2"/>
        </w:rPr>
        <w:t xml:space="preserve">  может  быть использовано сурдопедагогами на занятиях по развитию речи</w:t>
      </w:r>
      <w:r>
        <w:rPr>
          <w:rFonts w:ascii="Times New Roman" w:hAnsi="Times New Roman"/>
          <w:color w:val="2A2723"/>
          <w:sz w:val="28"/>
          <w:szCs w:val="28"/>
          <w:shd w:val="clear" w:color="auto" w:fill="F7F7F2"/>
        </w:rPr>
        <w:t xml:space="preserve"> для детей дошкольного возраста</w:t>
      </w:r>
      <w:r w:rsidRPr="00F72CF7">
        <w:rPr>
          <w:rFonts w:ascii="Times New Roman" w:hAnsi="Times New Roman"/>
          <w:color w:val="2A2723"/>
          <w:sz w:val="28"/>
          <w:szCs w:val="28"/>
          <w:shd w:val="clear" w:color="auto" w:fill="F7F7F2"/>
        </w:rPr>
        <w:t>, воспитателями на занятиях</w:t>
      </w:r>
      <w:r>
        <w:rPr>
          <w:rFonts w:ascii="Times New Roman" w:hAnsi="Times New Roman"/>
          <w:color w:val="2A2723"/>
          <w:sz w:val="28"/>
          <w:szCs w:val="28"/>
          <w:shd w:val="clear" w:color="auto" w:fill="F7F7F2"/>
        </w:rPr>
        <w:t xml:space="preserve"> по ознакомлению с окружающим миром и индивидуальной работе</w:t>
      </w:r>
      <w:r w:rsidRPr="00F72CF7">
        <w:rPr>
          <w:rFonts w:ascii="Times New Roman" w:hAnsi="Times New Roman"/>
          <w:color w:val="2A2723"/>
          <w:sz w:val="28"/>
          <w:szCs w:val="28"/>
          <w:shd w:val="clear" w:color="auto" w:fill="F7F7F2"/>
        </w:rPr>
        <w:t>, а также родителями дома.</w:t>
      </w:r>
    </w:p>
    <w:p w:rsidR="00147CB7" w:rsidRPr="000745F5" w:rsidRDefault="00147CB7" w:rsidP="00711479">
      <w:pPr>
        <w:shd w:val="clear" w:color="auto" w:fill="FFFFFF"/>
        <w:spacing w:after="0" w:line="294" w:lineRule="atLeast"/>
        <w:jc w:val="both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0745F5">
        <w:rPr>
          <w:rFonts w:ascii="Times New Roman" w:hAnsi="Times New Roman"/>
          <w:bCs/>
          <w:color w:val="000000"/>
          <w:sz w:val="28"/>
          <w:szCs w:val="28"/>
          <w:lang w:eastAsia="ru-RU"/>
        </w:rPr>
        <w:t>Характеристика дидактического пособия.</w:t>
      </w:r>
    </w:p>
    <w:p w:rsidR="00147CB7" w:rsidRPr="00F72CF7" w:rsidRDefault="00147CB7" w:rsidP="00711479">
      <w:pPr>
        <w:pStyle w:val="ListParagraph"/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>Данное пособие представляет собой:</w:t>
      </w:r>
    </w:p>
    <w:p w:rsidR="00147CB7" w:rsidRPr="00F72CF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>перфокарты</w:t>
      </w:r>
    </w:p>
    <w:p w:rsidR="00147CB7" w:rsidRPr="00F72CF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>разрезные картинки</w:t>
      </w:r>
    </w:p>
    <w:p w:rsidR="00147CB7" w:rsidRPr="00F72CF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>карточки для работы с разрезной азбукой</w:t>
      </w:r>
    </w:p>
    <w:p w:rsidR="00147CB7" w:rsidRPr="00F72CF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>лото</w:t>
      </w:r>
    </w:p>
    <w:p w:rsidR="00147CB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72CF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картинки и таблички </w:t>
      </w:r>
    </w:p>
    <w:p w:rsidR="00147CB7" w:rsidRDefault="00147CB7" w:rsidP="00711479">
      <w:pPr>
        <w:pStyle w:val="ListParagraph"/>
        <w:numPr>
          <w:ilvl w:val="0"/>
          <w:numId w:val="3"/>
        </w:num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игры на липучках </w:t>
      </w:r>
    </w:p>
    <w:p w:rsidR="00147CB7" w:rsidRDefault="00147CB7" w:rsidP="00711479">
      <w:pPr>
        <w:pStyle w:val="ListParagraph"/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147CB7" w:rsidRPr="00543567" w:rsidRDefault="00147CB7" w:rsidP="00711479">
      <w:pPr>
        <w:shd w:val="clear" w:color="auto" w:fill="FFFFFF"/>
        <w:spacing w:after="0" w:line="294" w:lineRule="atLeast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Можно использовать как на интерактивной доске, а так же можно разрезать и ламинировать. </w:t>
      </w:r>
    </w:p>
    <w:p w:rsidR="00147CB7" w:rsidRDefault="00147CB7" w:rsidP="00711479"/>
    <w:p w:rsidR="00147CB7" w:rsidRDefault="00147CB7" w:rsidP="00B0578E">
      <w:pPr>
        <w:jc w:val="center"/>
        <w:rPr>
          <w:b/>
          <w:sz w:val="36"/>
        </w:rPr>
      </w:pPr>
      <w:r w:rsidRPr="00620F54">
        <w:rPr>
          <w:b/>
          <w:sz w:val="44"/>
        </w:rPr>
        <w:t>П</w:t>
      </w:r>
      <w:r w:rsidRPr="00C810E5">
        <w:rPr>
          <w:b/>
          <w:sz w:val="36"/>
        </w:rPr>
        <w:t>ОСОБИЕ   «</w:t>
      </w:r>
      <w:r w:rsidRPr="00620F54">
        <w:rPr>
          <w:b/>
          <w:sz w:val="44"/>
        </w:rPr>
        <w:t>Т</w:t>
      </w:r>
      <w:r w:rsidRPr="00C810E5">
        <w:rPr>
          <w:b/>
          <w:sz w:val="36"/>
        </w:rPr>
        <w:t>АБЛИЧКИ И КАРТИНКИ»</w:t>
      </w:r>
    </w:p>
    <w:tbl>
      <w:tblPr>
        <w:tblW w:w="0" w:type="auto"/>
        <w:tblBorders>
          <w:top w:val="dashed" w:sz="12" w:space="0" w:color="0F243E"/>
          <w:left w:val="dashed" w:sz="12" w:space="0" w:color="0F243E"/>
          <w:bottom w:val="dashed" w:sz="12" w:space="0" w:color="0F243E"/>
          <w:right w:val="dashed" w:sz="12" w:space="0" w:color="0F243E"/>
          <w:insideH w:val="dashed" w:sz="12" w:space="0" w:color="0F243E"/>
          <w:insideV w:val="dashed" w:sz="12" w:space="0" w:color="0F243E"/>
        </w:tblBorders>
        <w:tblLook w:val="00A0"/>
      </w:tblPr>
      <w:tblGrid>
        <w:gridCol w:w="3190"/>
        <w:gridCol w:w="3190"/>
        <w:gridCol w:w="3191"/>
      </w:tblGrid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6" type="#_x0000_t75" alt="https://pickimage.ru/wp-content/uploads/images/detskie/car/mashina12.jpg" style="position:absolute;left:0;text-align:left;margin-left:9.45pt;margin-top:10.45pt;width:129.75pt;height:78.05pt;z-index:251516416;visibility:visible">
                  <v:imagedata r:id="rId7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2" o:spid="_x0000_s1027" type="#_x0000_t75" alt="https://detskie-stihi.ru/wp-content/uploads/2020/04/s1200-2.png" style="position:absolute;left:0;text-align:left;margin-left:-.75pt;margin-top:21.55pt;width:149.95pt;height:132.75pt;z-index:251517440;visibility:visible;mso-position-horizontal-relative:text;mso-position-vertical-relative:text">
                  <v:imagedata r:id="rId8" o:title="" croptop="7526f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22" o:spid="_x0000_s1028" type="#_x0000_t75" alt="http://cdn01.ru/files/users/images/2d/31/2d312bfed90018a4ad4e937764b7e2fb.png" style="position:absolute;left:0;text-align:left;margin-left:127.5pt;margin-top:-11.6pt;width:36.6pt;height:23.25pt;z-index:251526656;visibility:visible;mso-position-horizontal-relative:text;mso-position-vertical-relative:text">
                  <v:imagedata r:id="rId9" o:title=""/>
                </v:shape>
              </w:pict>
            </w:r>
            <w:r>
              <w:rPr>
                <w:noProof/>
                <w:lang w:eastAsia="ru-RU"/>
              </w:rPr>
              <w:pict>
                <v:shape id="Рисунок 3" o:spid="_x0000_s1029" type="#_x0000_t75" alt="https://i.pinimg.com/originals/ee/3a/f4/ee3af48711907ae4b096c4fff784daf9.png" style="position:absolute;left:0;text-align:left;margin-left:-1.3pt;margin-top:54.55pt;width:148.15pt;height:77.25pt;z-index:251518464;visibility:visible;mso-position-horizontal-relative:text;mso-position-vertical-relative:text">
                  <v:imagedata r:id="rId10" o:title="" cropleft="-2408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4" o:spid="_x0000_s1030" type="#_x0000_t75" alt="http://graycell.ru/picture/big/shlyupka2.jpg" style="position:absolute;left:0;text-align:left;margin-left:1.2pt;margin-top:10.25pt;width:138pt;height:138pt;z-index:251519488;visibility:visible;mso-position-horizontal-relative:text;mso-position-vertical-relative:text">
                  <v:imagedata r:id="rId11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" o:spid="_x0000_s1031" type="#_x0000_t75" alt="https://i.pinimg.com/originals/77/37/27/77372760823a3d565eb6e0cb60607127.png" style="position:absolute;left:0;text-align:left;margin-left:1.45pt;margin-top:18.45pt;width:147.6pt;height:107.25pt;z-index:251520512;visibility:visible;mso-position-horizontal-relative:text;mso-position-vertical-relative:text">
                  <v:imagedata r:id="rId12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" o:spid="_x0000_s1032" type="#_x0000_t75" alt="http://ja-rastu.ru/uploads/posts/2014-07/1406031380_poezd1.gif" style="position:absolute;left:0;text-align:left;margin-left:3.95pt;margin-top:8.75pt;width:137.25pt;height:133.5pt;z-index:251521536;visibility:visible;mso-position-horizontal-relative:text;mso-position-vertical-relative:text">
                  <v:imagedata r:id="rId13" o:title="" cropleft="7225f" cropright="9332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" o:spid="_x0000_s1033" type="#_x0000_t75" alt="https://youtubeforkids.ru/wp-content/uploads/2016/07/doktor-mashinkova-multik-pro-tra.jpg" style="position:absolute;left:0;text-align:left;margin-left:1.2pt;margin-top:2pt;width:141.75pt;height:102.45pt;z-index:251522560;visibility:visible">
                  <v:imagedata r:id="rId14" o:title="" cropleft="8091f" cropright="647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8" o:spid="_x0000_s1034" type="#_x0000_t75" alt="https://static5.depositphotos.com/1005091/452/v/600/depositphotos_4525404-stock-illustration-big-cartoon-steamship.jpg" style="position:absolute;left:0;text-align:left;margin-left:1.45pt;margin-top:9.7pt;width:144.25pt;height:132pt;z-index:251523584;visibility:visible;mso-position-horizontal-relative:text;mso-position-vertical-relative:text">
                  <v:imagedata r:id="rId15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9" o:spid="_x0000_s1035" type="#_x0000_t75" alt="http://img1.liveinternet.ru/images/attach/c/7/97/558/97558953_traktor_kopiya.png" style="position:absolute;left:0;text-align:left;margin-left:3.9pt;margin-top:13.25pt;width:143.25pt;height:129.9pt;z-index:251524608;visibility:visible;mso-position-horizontal-relative:text;mso-position-vertical-relative:text">
                  <v:imagedata r:id="rId16" o:title="" croptop="3865f" cropbottom="6864f" cropleft="5387f" cropright="5505f"/>
                </v:shape>
              </w:pict>
            </w:r>
          </w:p>
        </w:tc>
      </w:tr>
    </w:tbl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930E66">
      <w:pPr>
        <w:rPr>
          <w:b/>
          <w:sz w:val="36"/>
        </w:rPr>
      </w:pPr>
    </w:p>
    <w:tbl>
      <w:tblPr>
        <w:tblW w:w="0" w:type="auto"/>
        <w:tblBorders>
          <w:top w:val="dashed" w:sz="12" w:space="0" w:color="0F243E"/>
          <w:left w:val="dashed" w:sz="12" w:space="0" w:color="0F243E"/>
          <w:bottom w:val="dashed" w:sz="12" w:space="0" w:color="0F243E"/>
          <w:right w:val="dashed" w:sz="12" w:space="0" w:color="0F243E"/>
          <w:insideH w:val="dashed" w:sz="12" w:space="0" w:color="0F243E"/>
          <w:insideV w:val="dashed" w:sz="12" w:space="0" w:color="0F243E"/>
        </w:tblBorders>
        <w:tblLook w:val="00A0"/>
      </w:tblPr>
      <w:tblGrid>
        <w:gridCol w:w="9571"/>
      </w:tblGrid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shape id="Рисунок 10" o:spid="_x0000_s1036" type="#_x0000_t75" alt="http://cdn01.ru/files/users/images/2d/31/2d312bfed90018a4ad4e937764b7e2fb.png" style="position:absolute;left:0;text-align:left;margin-left:445.35pt;margin-top:-14pt;width:36.6pt;height:23.25pt;z-index:251525632;visibility:visible">
                  <v:imagedata r:id="rId9" o:title=""/>
                </v:shape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МАШИ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НА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4" o:spid="_x0000_s1037" style="position:absolute;left:0;text-align:left;z-index:251528704;visibility:visible;mso-position-horizontal-relative:text;mso-position-vertical-relative:text" from="244.95pt,14.75pt" to="277.9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САМОЛЁТ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32" o:spid="_x0000_s1038" style="position:absolute;left:0;text-align:left;z-index:251535872;visibility:visible;mso-position-horizontal-relative:text;mso-position-vertical-relative:text" from="227.7pt,12.75pt" to="260.7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ГРУЗОВИ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К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3" o:spid="_x0000_s1039" style="position:absolute;left:0;text-align:left;z-index:251527680;visibility:visible;mso-position-horizontal-relative:text;mso-position-vertical-relative:text" from="227.7pt,10.7pt" to="254.7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ЛО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ДКА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5" o:spid="_x0000_s1040" style="position:absolute;left:0;text-align:left;z-index:251529728;visibility:visible;mso-position-horizontal-relative:text;mso-position-vertical-relative:text" from="233.7pt,13.2pt" to="265.95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ВЕРТОЛЁТ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31" o:spid="_x0000_s1041" style="position:absolute;left:0;text-align:left;flip:y;z-index:251534848;visibility:visible;mso-position-horizontal-relative:text;mso-position-vertical-relative:text" from="314.7pt,14.9pt" to="338.7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ПО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ЕЗД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6" o:spid="_x0000_s1042" style="position:absolute;left:0;text-align:left;z-index:251530752;visibility:visible;mso-position-horizontal-relative:text;mso-position-vertical-relative:text" from="123.45pt,12.15pt" to="152.7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АВТО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БУС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8" o:spid="_x0000_s1043" style="position:absolute;left:0;text-align:left;flip:y;z-index:251532800;visibility:visible;mso-position-horizontal-relative:text;mso-position-vertical-relative:text" from="375.45pt,13.1pt" to="401.7pt,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"/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27" o:spid="_x0000_s1044" style="position:absolute;left:0;text-align:left;z-index:251531776;visibility:visible;mso-position-horizontal-relative:text;mso-position-vertical-relative:text" from="205.2pt,13.85pt" to="244.95pt,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ПАРОХО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Д</w:t>
            </w:r>
          </w:p>
        </w:tc>
      </w:tr>
      <w:tr w:rsidR="00147CB7" w:rsidRPr="006D1904" w:rsidTr="006D1904">
        <w:tc>
          <w:tcPr>
            <w:tcW w:w="957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29" o:spid="_x0000_s1045" style="position:absolute;left:0;text-align:left;z-index:251533824;visibility:visible;mso-position-horizontal-relative:text;mso-position-vertical-relative:text" from="295.95pt,10.8pt" to="330.4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"/>
              </w:pic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ТРА</w:t>
            </w:r>
            <w:r w:rsidRPr="006D1904">
              <w:rPr>
                <w:rFonts w:ascii="Arial" w:hAnsi="Arial" w:cs="Arial"/>
                <w:b/>
                <w:sz w:val="144"/>
                <w:szCs w:val="144"/>
                <w:lang w:val="vi-VN"/>
              </w:rPr>
              <w:t>́</w:t>
            </w: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КТОР</w:t>
            </w:r>
          </w:p>
        </w:tc>
      </w:tr>
    </w:tbl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C810E5">
      <w:pPr>
        <w:jc w:val="center"/>
        <w:rPr>
          <w:b/>
          <w:sz w:val="36"/>
        </w:rPr>
      </w:pPr>
    </w:p>
    <w:p w:rsidR="00147CB7" w:rsidRDefault="00147CB7" w:rsidP="00A43406">
      <w:pPr>
        <w:rPr>
          <w:b/>
          <w:sz w:val="36"/>
        </w:rPr>
      </w:pPr>
    </w:p>
    <w:tbl>
      <w:tblPr>
        <w:tblW w:w="0" w:type="auto"/>
        <w:tblInd w:w="-743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</w:tblBorders>
        <w:tblLook w:val="00A0"/>
      </w:tblPr>
      <w:tblGrid>
        <w:gridCol w:w="10314"/>
      </w:tblGrid>
      <w:tr w:rsidR="00147CB7" w:rsidRPr="006D1904" w:rsidTr="006D1904">
        <w:tc>
          <w:tcPr>
            <w:tcW w:w="10314" w:type="dxa"/>
            <w:tcBorders>
              <w:top w:val="single" w:sz="12" w:space="0" w:color="002060"/>
              <w:bottom w:val="single" w:sz="12" w:space="0" w:color="002060"/>
            </w:tcBorders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40"/>
              </w:rPr>
            </w:pPr>
            <w:r w:rsidRPr="006D1904">
              <w:rPr>
                <w:b/>
                <w:sz w:val="52"/>
              </w:rPr>
              <w:t>Ч</w:t>
            </w:r>
            <w:r w:rsidRPr="006D1904">
              <w:rPr>
                <w:b/>
                <w:sz w:val="40"/>
              </w:rPr>
              <w:t xml:space="preserve">ТО Э́ТО? </w:t>
            </w:r>
            <w:r w:rsidRPr="006D1904">
              <w:rPr>
                <w:b/>
                <w:sz w:val="52"/>
              </w:rPr>
              <w:t>З</w:t>
            </w:r>
            <w:r w:rsidRPr="006D1904">
              <w:rPr>
                <w:b/>
                <w:sz w:val="40"/>
              </w:rPr>
              <w:t>АПИШИ́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36" o:spid="_x0000_s1046" style="position:absolute;left:0;text-align:left;margin-left:158.4pt;margin-top:16.35pt;width:305.15pt;height:38.65pt;z-index:2515399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" strokeweight="2pt"/>
              </w:pict>
            </w:r>
            <w:r>
              <w:rPr>
                <w:noProof/>
                <w:lang w:eastAsia="ru-RU"/>
              </w:rPr>
              <w:pict>
                <v:shape id="Рисунок 33" o:spid="_x0000_s1047" type="#_x0000_t75" alt="https://pickimage.ru/wp-content/uploads/images/detskie/car/mashina12.jpg" style="position:absolute;left:0;text-align:left;margin-left:25.15pt;margin-top:16.3pt;width:87.1pt;height:52.4pt;z-index:251536896;visibility:visible">
                  <v:imagedata r:id="rId17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34" o:spid="_x0000_s1048" type="#_x0000_t75" alt="https://detskie-stihi.ru/wp-content/uploads/2020/04/s1200-2.png" style="position:absolute;margin-left:16.55pt;margin-top:19.15pt;width:95.85pt;height:84.85pt;z-index:251537920;visibility:visible">
                  <v:imagedata r:id="rId18" o:title="" croptop="7526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37" o:spid="_x0000_s1049" style="position:absolute;margin-left:158.6pt;margin-top:13.55pt;width:305.15pt;height:38.65pt;z-index:2515409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38" o:spid="_x0000_s1050" style="position:absolute;margin-left:158.7pt;margin-top:19.35pt;width:305.15pt;height:38.65pt;z-index:2515420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35" o:spid="_x0000_s1051" type="#_x0000_t75" alt="https://i.pinimg.com/originals/ee/3a/f4/ee3af48711907ae4b096c4fff784daf9.png" style="position:absolute;margin-left:16.55pt;margin-top:-.5pt;width:102.05pt;height:53.2pt;z-index:251538944;visibility:visible">
                  <v:imagedata r:id="rId19" o:title="" cropleft="-2408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Pr="00D56D6C" w:rsidRDefault="00147CB7" w:rsidP="00C810E5">
      <w:pPr>
        <w:jc w:val="center"/>
        <w:rPr>
          <w:b/>
          <w:sz w:val="24"/>
        </w:rPr>
      </w:pPr>
    </w:p>
    <w:tbl>
      <w:tblPr>
        <w:tblW w:w="0" w:type="auto"/>
        <w:tblInd w:w="-743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</w:tblBorders>
        <w:tblLook w:val="00A0"/>
      </w:tblPr>
      <w:tblGrid>
        <w:gridCol w:w="10314"/>
      </w:tblGrid>
      <w:tr w:rsidR="00147CB7" w:rsidRPr="006D1904" w:rsidTr="006D1904">
        <w:tc>
          <w:tcPr>
            <w:tcW w:w="10314" w:type="dxa"/>
            <w:tcBorders>
              <w:top w:val="single" w:sz="12" w:space="0" w:color="002060"/>
              <w:bottom w:val="single" w:sz="12" w:space="0" w:color="002060"/>
            </w:tcBorders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40"/>
              </w:rPr>
            </w:pPr>
            <w:r w:rsidRPr="006D1904">
              <w:rPr>
                <w:b/>
                <w:sz w:val="52"/>
              </w:rPr>
              <w:t>Ч</w:t>
            </w:r>
            <w:r w:rsidRPr="006D1904">
              <w:rPr>
                <w:b/>
                <w:sz w:val="40"/>
              </w:rPr>
              <w:t xml:space="preserve">ТО Э́ТО? </w:t>
            </w:r>
            <w:r w:rsidRPr="006D1904">
              <w:rPr>
                <w:b/>
                <w:sz w:val="52"/>
              </w:rPr>
              <w:t>З</w:t>
            </w:r>
            <w:r w:rsidRPr="006D1904">
              <w:rPr>
                <w:b/>
                <w:sz w:val="40"/>
              </w:rPr>
              <w:t>АПИШИ́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45" o:spid="_x0000_s1052" type="#_x0000_t75" alt="http://graycell.ru/picture/big/shlyupka2.jpg" style="position:absolute;left:0;text-align:left;margin-left:24.85pt;margin-top:.6pt;width:89.25pt;height:89.25pt;z-index:251546112;visibility:visible">
                  <v:imagedata r:id="rId20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39" o:spid="_x0000_s1053" style="position:absolute;left:0;text-align:left;margin-left:158.4pt;margin-top:16.35pt;width:305.15pt;height:38.65pt;z-index:2515430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46" o:spid="_x0000_s1054" type="#_x0000_t75" alt="https://i.pinimg.com/originals/77/37/27/77372760823a3d565eb6e0cb60607127.png" style="position:absolute;margin-left:10.6pt;margin-top:2pt;width:112.5pt;height:81.75pt;z-index:251547136;visibility:visible">
                  <v:imagedata r:id="rId21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40" o:spid="_x0000_s1055" style="position:absolute;margin-left:158.6pt;margin-top:13.55pt;width:305.15pt;height:38.65pt;z-index:2515440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47" o:spid="_x0000_s1056" type="#_x0000_t75" alt="http://ja-rastu.ru/uploads/posts/2014-07/1406031380_poezd1.gif" style="position:absolute;margin-left:22.95pt;margin-top:10.45pt;width:96pt;height:93.35pt;z-index:251548160;visibility:visible">
                  <v:imagedata r:id="rId13" o:title="" cropleft="7225f" cropright="9332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41" o:spid="_x0000_s1057" style="position:absolute;margin-left:158.7pt;margin-top:19.35pt;width:305.15pt;height:38.65pt;z-index:2515450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Pr="00A43406" w:rsidRDefault="00147CB7" w:rsidP="00EB20B7">
      <w:pPr>
        <w:rPr>
          <w:b/>
          <w:sz w:val="10"/>
        </w:rPr>
      </w:pPr>
    </w:p>
    <w:tbl>
      <w:tblPr>
        <w:tblW w:w="0" w:type="auto"/>
        <w:tblInd w:w="-743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</w:tblBorders>
        <w:tblLook w:val="00A0"/>
      </w:tblPr>
      <w:tblGrid>
        <w:gridCol w:w="10314"/>
      </w:tblGrid>
      <w:tr w:rsidR="00147CB7" w:rsidRPr="006D1904" w:rsidTr="006D1904">
        <w:tc>
          <w:tcPr>
            <w:tcW w:w="10314" w:type="dxa"/>
            <w:tcBorders>
              <w:top w:val="single" w:sz="12" w:space="0" w:color="002060"/>
              <w:bottom w:val="single" w:sz="12" w:space="0" w:color="002060"/>
            </w:tcBorders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 w:rsidRPr="006D1904">
              <w:rPr>
                <w:b/>
                <w:sz w:val="52"/>
              </w:rPr>
              <w:t>Ч</w:t>
            </w:r>
            <w:r w:rsidRPr="006D1904">
              <w:rPr>
                <w:b/>
                <w:sz w:val="40"/>
              </w:rPr>
              <w:t xml:space="preserve">ТО Э́ТО? </w:t>
            </w:r>
            <w:r w:rsidRPr="006D1904">
              <w:rPr>
                <w:b/>
                <w:sz w:val="52"/>
              </w:rPr>
              <w:t>З</w:t>
            </w:r>
            <w:r w:rsidRPr="006D1904">
              <w:rPr>
                <w:b/>
                <w:sz w:val="40"/>
              </w:rPr>
              <w:t>АПИШИ́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4" o:spid="_x0000_s1058" type="#_x0000_t75" alt="https://youtubeforkids.ru/wp-content/uploads/2016/07/doktor-mashinkova-multik-pro-tra.jpg" style="position:absolute;left:0;text-align:left;margin-left:10.6pt;margin-top:14.8pt;width:98.55pt;height:71.25pt;z-index:251552256;visibility:visible">
                  <v:imagedata r:id="rId22" o:title="" cropleft="8091f" cropright="647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48" o:spid="_x0000_s1059" style="position:absolute;left:0;text-align:left;margin-left:158.4pt;margin-top:16.35pt;width:305.15pt;height:38.65pt;z-index:2515491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5" o:spid="_x0000_s1060" type="#_x0000_t75" alt="https://static5.depositphotos.com/1005091/452/v/600/depositphotos_4525404-stock-illustration-big-cartoon-steamship.jpg" style="position:absolute;margin-left:20.35pt;margin-top:9.4pt;width:88.15pt;height:80.7pt;z-index:251553280;visibility:visible">
                  <v:imagedata r:id="rId23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49" o:spid="_x0000_s1061" style="position:absolute;margin-left:158.6pt;margin-top:13.55pt;width:305.15pt;height:38.65pt;z-index:2515502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6" o:spid="_x0000_s1062" type="#_x0000_t75" alt="http://img1.liveinternet.ru/images/attach/c/7/97/558/97558953_traktor_kopiya.png" style="position:absolute;margin-left:15.1pt;margin-top:21pt;width:97.55pt;height:88.5pt;z-index:251554304;visibility:visible">
                  <v:imagedata r:id="rId24" o:title="" croptop="3865f" cropbottom="6864f" cropleft="5387f" cropright="5505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rect id="Прямоугольник 50" o:spid="_x0000_s1063" style="position:absolute;margin-left:158.7pt;margin-top:19.35pt;width:305.15pt;height:38.65pt;z-index:2515512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" fillcolor="window" strokecolor="windowText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Pr="00C810E5" w:rsidRDefault="00147CB7" w:rsidP="00EB20B7">
      <w:pPr>
        <w:jc w:val="center"/>
        <w:rPr>
          <w:b/>
          <w:sz w:val="36"/>
        </w:rPr>
      </w:pPr>
    </w:p>
    <w:p w:rsidR="00147CB7" w:rsidRDefault="00147CB7" w:rsidP="00F005B9"/>
    <w:p w:rsidR="00147CB7" w:rsidRDefault="00147CB7" w:rsidP="00F005B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D56D6C" w:rsidRDefault="00147CB7" w:rsidP="00B0578E">
      <w:pPr>
        <w:jc w:val="center"/>
        <w:rPr>
          <w:b/>
          <w:color w:val="7030A0"/>
          <w:sz w:val="56"/>
        </w:rPr>
      </w:pPr>
      <w:r w:rsidRPr="00D56D6C">
        <w:rPr>
          <w:b/>
          <w:color w:val="7030A0"/>
          <w:sz w:val="56"/>
        </w:rPr>
        <w:t>Дидактическая игра «ЛОТО»</w:t>
      </w:r>
    </w:p>
    <w:tbl>
      <w:tblPr>
        <w:tblW w:w="0" w:type="auto"/>
        <w:tblBorders>
          <w:top w:val="single" w:sz="24" w:space="0" w:color="0070C0"/>
          <w:left w:val="single" w:sz="24" w:space="0" w:color="0070C0"/>
          <w:bottom w:val="single" w:sz="24" w:space="0" w:color="0070C0"/>
          <w:right w:val="single" w:sz="24" w:space="0" w:color="0070C0"/>
          <w:insideH w:val="single" w:sz="24" w:space="0" w:color="0070C0"/>
          <w:insideV w:val="single" w:sz="24" w:space="0" w:color="0070C0"/>
        </w:tblBorders>
        <w:tblLook w:val="00A0"/>
      </w:tblPr>
      <w:tblGrid>
        <w:gridCol w:w="3190"/>
        <w:gridCol w:w="3190"/>
        <w:gridCol w:w="3191"/>
      </w:tblGrid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7" o:spid="_x0000_s1064" type="#_x0000_t75" alt="https://pickimage.ru/wp-content/uploads/images/detskie/car/mashina12.jpg" style="position:absolute;left:0;text-align:left;margin-left:9.45pt;margin-top:10.45pt;width:129.75pt;height:78.05pt;z-index:251555328;visibility:visible">
                  <v:imagedata r:id="rId7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8" o:spid="_x0000_s1065" type="#_x0000_t75" alt="https://detskie-stihi.ru/wp-content/uploads/2020/04/s1200-2.png" style="position:absolute;left:0;text-align:left;margin-left:-.75pt;margin-top:21.55pt;width:149.95pt;height:132.75pt;z-index:251556352;visibility:visible;mso-position-horizontal-relative:text;mso-position-vertical-relative:text">
                  <v:imagedata r:id="rId8" o:title="" croptop="7526f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9" o:spid="_x0000_s1066" type="#_x0000_t75" alt="https://i.pinimg.com/originals/ee/3a/f4/ee3af48711907ae4b096c4fff784daf9.png" style="position:absolute;left:0;text-align:left;margin-left:-1.3pt;margin-top:54.55pt;width:148.15pt;height:77.25pt;z-index:251557376;visibility:visible;mso-position-horizontal-relative:text;mso-position-vertical-relative:text">
                  <v:imagedata r:id="rId10" o:title="" cropleft="-2408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0" o:spid="_x0000_s1067" type="#_x0000_t75" alt="http://graycell.ru/picture/big/shlyupka2.jpg" style="position:absolute;left:0;text-align:left;margin-left:1.2pt;margin-top:10.25pt;width:138pt;height:138pt;z-index:251558400;visibility:visible;mso-position-horizontal-relative:text;mso-position-vertical-relative:text">
                  <v:imagedata r:id="rId11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1" o:spid="_x0000_s1068" type="#_x0000_t75" alt="https://i.pinimg.com/originals/77/37/27/77372760823a3d565eb6e0cb60607127.png" style="position:absolute;left:0;text-align:left;margin-left:1.45pt;margin-top:18.45pt;width:147.6pt;height:107.25pt;z-index:251559424;visibility:visible;mso-position-horizontal-relative:text;mso-position-vertical-relative:text">
                  <v:imagedata r:id="rId12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2" o:spid="_x0000_s1069" type="#_x0000_t75" alt="http://ja-rastu.ru/uploads/posts/2014-07/1406031380_poezd1.gif" style="position:absolute;left:0;text-align:left;margin-left:3.95pt;margin-top:8.75pt;width:137.25pt;height:133.5pt;z-index:251560448;visibility:visible;mso-position-horizontal-relative:text;mso-position-vertical-relative:text">
                  <v:imagedata r:id="rId13" o:title="" cropleft="7225f" cropright="9332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3" o:spid="_x0000_s1070" type="#_x0000_t75" alt="https://youtubeforkids.ru/wp-content/uploads/2016/07/doktor-mashinkova-multik-pro-tra.jpg" style="position:absolute;left:0;text-align:left;margin-left:1.2pt;margin-top:2pt;width:141.75pt;height:102.45pt;z-index:251561472;visibility:visible">
                  <v:imagedata r:id="rId14" o:title="" cropleft="8091f" cropright="647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4" o:spid="_x0000_s1071" type="#_x0000_t75" alt="https://static5.depositphotos.com/1005091/452/v/600/depositphotos_4525404-stock-illustration-big-cartoon-steamship.jpg" style="position:absolute;left:0;text-align:left;margin-left:1.45pt;margin-top:9.7pt;width:144.25pt;height:132pt;z-index:251562496;visibility:visible;mso-position-horizontal-relative:text;mso-position-vertical-relative:text">
                  <v:imagedata r:id="rId15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5" o:spid="_x0000_s1072" type="#_x0000_t75" alt="http://img1.liveinternet.ru/images/attach/c/7/97/558/97558953_traktor_kopiya.png" style="position:absolute;left:0;text-align:left;margin-left:3.9pt;margin-top:13.25pt;width:143.25pt;height:129.9pt;z-index:251563520;visibility:visible;mso-position-horizontal-relative:text;mso-position-vertical-relative:text">
                  <v:imagedata r:id="rId16" o:title="" croptop="3865f" cropbottom="6864f" cropleft="5387f" cropright="5505f"/>
                </v:shape>
              </w:pict>
            </w:r>
          </w:p>
        </w:tc>
      </w:tr>
    </w:tbl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tbl>
      <w:tblPr>
        <w:tblW w:w="0" w:type="auto"/>
        <w:tblBorders>
          <w:top w:val="dashed" w:sz="12" w:space="0" w:color="0F243E"/>
          <w:left w:val="dashed" w:sz="12" w:space="0" w:color="0F243E"/>
          <w:bottom w:val="dashed" w:sz="12" w:space="0" w:color="0F243E"/>
          <w:right w:val="dashed" w:sz="12" w:space="0" w:color="0F243E"/>
          <w:insideH w:val="dashed" w:sz="12" w:space="0" w:color="0F243E"/>
          <w:insideV w:val="dashed" w:sz="12" w:space="0" w:color="0F243E"/>
        </w:tblBorders>
        <w:tblLook w:val="00A0"/>
      </w:tblPr>
      <w:tblGrid>
        <w:gridCol w:w="3190"/>
        <w:gridCol w:w="3190"/>
        <w:gridCol w:w="3191"/>
      </w:tblGrid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6" o:spid="_x0000_s1073" type="#_x0000_t75" alt="https://pickimage.ru/wp-content/uploads/images/detskie/car/mashina12.jpg" style="position:absolute;left:0;text-align:left;margin-left:9.45pt;margin-top:10.45pt;width:129.75pt;height:78.05pt;z-index:251564544;visibility:visible">
                  <v:imagedata r:id="rId7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7" o:spid="_x0000_s1074" type="#_x0000_t75" alt="https://detskie-stihi.ru/wp-content/uploads/2020/04/s1200-2.png" style="position:absolute;left:0;text-align:left;margin-left:-.75pt;margin-top:21.55pt;width:149.95pt;height:132.75pt;z-index:251565568;visibility:visible;mso-position-horizontal-relative:text;mso-position-vertical-relative:text">
                  <v:imagedata r:id="rId8" o:title="" croptop="7526f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68" o:spid="_x0000_s1075" type="#_x0000_t75" alt="http://cdn01.ru/files/users/images/2d/31/2d312bfed90018a4ad4e937764b7e2fb.png" style="position:absolute;left:0;text-align:left;margin-left:127.5pt;margin-top:-11.6pt;width:36.6pt;height:23.25pt;z-index:251573760;visibility:visible;mso-position-horizontal-relative:text;mso-position-vertical-relative:text">
                  <v:imagedata r:id="rId9" o:title=""/>
                </v:shape>
              </w:pict>
            </w:r>
            <w:r>
              <w:rPr>
                <w:noProof/>
                <w:lang w:eastAsia="ru-RU"/>
              </w:rPr>
              <w:pict>
                <v:shape id="Рисунок 69" o:spid="_x0000_s1076" type="#_x0000_t75" alt="https://i.pinimg.com/originals/ee/3a/f4/ee3af48711907ae4b096c4fff784daf9.png" style="position:absolute;left:0;text-align:left;margin-left:-1.3pt;margin-top:54.55pt;width:148.15pt;height:77.25pt;z-index:251566592;visibility:visible;mso-position-horizontal-relative:text;mso-position-vertical-relative:text">
                  <v:imagedata r:id="rId10" o:title="" cropleft="-2408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0" o:spid="_x0000_s1077" type="#_x0000_t75" alt="http://graycell.ru/picture/big/shlyupka2.jpg" style="position:absolute;left:0;text-align:left;margin-left:1.2pt;margin-top:10.25pt;width:138pt;height:138pt;z-index:251567616;visibility:visible;mso-position-horizontal-relative:text;mso-position-vertical-relative:text">
                  <v:imagedata r:id="rId11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1" o:spid="_x0000_s1078" type="#_x0000_t75" alt="https://i.pinimg.com/originals/77/37/27/77372760823a3d565eb6e0cb60607127.png" style="position:absolute;left:0;text-align:left;margin-left:1.45pt;margin-top:18.45pt;width:147.6pt;height:107.25pt;z-index:251568640;visibility:visible;mso-position-horizontal-relative:text;mso-position-vertical-relative:text">
                  <v:imagedata r:id="rId12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2" o:spid="_x0000_s1079" type="#_x0000_t75" alt="http://ja-rastu.ru/uploads/posts/2014-07/1406031380_poezd1.gif" style="position:absolute;left:0;text-align:left;margin-left:3.95pt;margin-top:8.75pt;width:137.25pt;height:133.5pt;z-index:251569664;visibility:visible;mso-position-horizontal-relative:text;mso-position-vertical-relative:text">
                  <v:imagedata r:id="rId13" o:title="" cropleft="7225f" cropright="9332f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3" o:spid="_x0000_s1080" type="#_x0000_t75" alt="https://youtubeforkids.ru/wp-content/uploads/2016/07/doktor-mashinkova-multik-pro-tra.jpg" style="position:absolute;left:0;text-align:left;margin-left:1.2pt;margin-top:2pt;width:141.75pt;height:102.45pt;z-index:251570688;visibility:visible">
                  <v:imagedata r:id="rId14" o:title="" cropleft="8091f" cropright="647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4" o:spid="_x0000_s1081" type="#_x0000_t75" alt="https://static5.depositphotos.com/1005091/452/v/600/depositphotos_4525404-stock-illustration-big-cartoon-steamship.jpg" style="position:absolute;left:0;text-align:left;margin-left:1.45pt;margin-top:9.7pt;width:144.25pt;height:132pt;z-index:251571712;visibility:visible;mso-position-horizontal-relative:text;mso-position-vertical-relative:text">
                  <v:imagedata r:id="rId15" o:title=""/>
                </v:shape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5" o:spid="_x0000_s1082" type="#_x0000_t75" alt="http://img1.liveinternet.ru/images/attach/c/7/97/558/97558953_traktor_kopiya.png" style="position:absolute;left:0;text-align:left;margin-left:3.9pt;margin-top:13.25pt;width:143.25pt;height:129.9pt;z-index:251572736;visibility:visible;mso-position-horizontal-relative:text;mso-position-vertical-relative:text">
                  <v:imagedata r:id="rId16" o:title="" croptop="3865f" cropbottom="6864f" cropleft="5387f" cropright="5505f"/>
                </v:shape>
              </w:pict>
            </w:r>
          </w:p>
        </w:tc>
      </w:tr>
    </w:tbl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rPr>
          <w:b/>
          <w:sz w:val="36"/>
        </w:rPr>
      </w:pPr>
    </w:p>
    <w:tbl>
      <w:tblPr>
        <w:tblW w:w="0" w:type="auto"/>
        <w:tblBorders>
          <w:top w:val="dashed" w:sz="12" w:space="0" w:color="0F243E"/>
          <w:left w:val="dashed" w:sz="12" w:space="0" w:color="0F243E"/>
          <w:bottom w:val="dashed" w:sz="12" w:space="0" w:color="0F243E"/>
          <w:right w:val="dashed" w:sz="12" w:space="0" w:color="0F243E"/>
          <w:insideH w:val="dashed" w:sz="12" w:space="0" w:color="0F243E"/>
          <w:insideV w:val="dashed" w:sz="12" w:space="0" w:color="0F243E"/>
        </w:tblBorders>
        <w:tblLook w:val="00A0"/>
      </w:tblPr>
      <w:tblGrid>
        <w:gridCol w:w="3190"/>
        <w:gridCol w:w="3190"/>
        <w:gridCol w:w="3191"/>
      </w:tblGrid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4" o:spid="_x0000_s1083" style="position:absolute;left:0;text-align:left;margin-left:4.95pt;margin-top:6.1pt;width:132.75pt;height:161.25pt;z-index:2515778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" fillcolor="#4bacc6" strokecolor="#357d91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87" o:spid="_x0000_s1084" style="position:absolute;left:0;text-align:left;margin-left:-.05pt;margin-top:6.1pt;width:132.75pt;height:161.25pt;z-index:25157580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" fillcolor="#4bacc6" strokecolor="#357d91" strokeweight="2pt"/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3" o:spid="_x0000_s1085" style="position:absolute;left:0;text-align:left;margin-left:1.7pt;margin-top:6.1pt;width:132.75pt;height:161.25pt;z-index:25157683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" fillcolor="#4bacc6" strokecolor="#357d91" strokeweight="2pt"/>
              </w:pict>
            </w:r>
            <w:r>
              <w:rPr>
                <w:noProof/>
                <w:lang w:eastAsia="ru-RU"/>
              </w:rPr>
              <w:pict>
                <v:shape id="Рисунок 78" o:spid="_x0000_s1086" type="#_x0000_t75" alt="http://cdn01.ru/files/users/images/2d/31/2d312bfed90018a4ad4e937764b7e2fb.png" style="position:absolute;left:0;text-align:left;margin-left:127.5pt;margin-top:-11.6pt;width:36.6pt;height:23.25pt;z-index:251574784;visibility:visible;mso-position-horizontal-relative:text;mso-position-vertical-relative:text">
                  <v:imagedata r:id="rId9" o:title=""/>
                </v:shape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7" o:spid="_x0000_s1087" style="position:absolute;left:0;text-align:left;margin-left:4.95pt;margin-top:3.6pt;width:132.75pt;height:161.25pt;z-index:25158092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" fillcolor="#4bacc6" strokecolor="#357d91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5" o:spid="_x0000_s1088" style="position:absolute;left:0;text-align:left;margin-left:4.45pt;margin-top:3.6pt;width:132.75pt;height:161.25pt;z-index:25157888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" fillcolor="#4bacc6" strokecolor="#357d91" strokeweight="2pt"/>
              </w:pict>
            </w: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6" o:spid="_x0000_s1089" style="position:absolute;left:0;text-align:left;margin-left:6.2pt;margin-top:3.6pt;width:132.75pt;height:161.25pt;z-index:25157990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" fillcolor="#4bacc6" strokecolor="#357d91" strokeweight="2pt"/>
              </w:pict>
            </w:r>
          </w:p>
        </w:tc>
      </w:tr>
      <w:tr w:rsidR="00147CB7" w:rsidRPr="006D1904" w:rsidTr="006D1904"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8" o:spid="_x0000_s1090" style="position:absolute;left:0;text-align:left;margin-left:4.95pt;margin-top:5.55pt;width:132.75pt;height:161.25pt;z-index:25158195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" fillcolor="#4bacc6" strokecolor="#357d91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  <w:tc>
          <w:tcPr>
            <w:tcW w:w="3190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99" o:spid="_x0000_s1091" style="position:absolute;left:0;text-align:left;margin-left:4.45pt;margin-top:5.55pt;width:132.75pt;height:161.25pt;z-index:25158297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" fillcolor="#4bacc6" strokecolor="#357d91" strokeweight="2pt"/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  <w:tc>
          <w:tcPr>
            <w:tcW w:w="3191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oval id="Овал 100" o:spid="_x0000_s1092" style="position:absolute;left:0;text-align:left;margin-left:10.7pt;margin-top:5.55pt;width:132.75pt;height:161.25pt;z-index:2515840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" fillcolor="#4bacc6" strokecolor="#357d91" strokeweight="2pt"/>
              </w:pict>
            </w:r>
          </w:p>
        </w:tc>
      </w:tr>
    </w:tbl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EB20B7">
      <w:pPr>
        <w:jc w:val="center"/>
        <w:rPr>
          <w:b/>
          <w:sz w:val="36"/>
        </w:rPr>
      </w:pPr>
    </w:p>
    <w:p w:rsidR="00147CB7" w:rsidRDefault="00147CB7" w:rsidP="00B0578E">
      <w:pPr>
        <w:rPr>
          <w:b/>
          <w:sz w:val="36"/>
        </w:rPr>
      </w:pPr>
    </w:p>
    <w:p w:rsidR="00147CB7" w:rsidRPr="008527AA" w:rsidRDefault="00147CB7" w:rsidP="00EB20B7">
      <w:pPr>
        <w:jc w:val="center"/>
        <w:rPr>
          <w:rFonts w:ascii="Century Gothic" w:hAnsi="Century Gothic"/>
          <w:b/>
          <w:color w:val="002060"/>
          <w:sz w:val="36"/>
        </w:rPr>
      </w:pPr>
      <w:r>
        <w:rPr>
          <w:noProof/>
          <w:lang w:eastAsia="ru-RU"/>
        </w:rPr>
        <w:pict>
          <v:shape id="Рисунок 303" o:spid="_x0000_s1093" type="#_x0000_t75" alt="http://cdn01.ru/files/users/images/2d/31/2d312bfed90018a4ad4e937764b7e2fb.png" style="position:absolute;left:0;text-align:left;margin-left:461.5pt;margin-top:25.15pt;width:36.6pt;height:23.25pt;z-index:251787776;visibility:visible">
            <v:imagedata r:id="rId9" o:title=""/>
          </v:shape>
        </w:pict>
      </w:r>
      <w:r w:rsidRPr="008527AA">
        <w:rPr>
          <w:rFonts w:ascii="Century Gothic" w:hAnsi="Century Gothic"/>
          <w:b/>
          <w:color w:val="002060"/>
          <w:sz w:val="36"/>
        </w:rPr>
        <w:t>Дидактическая игра «РАЗРЕЗНЫЕ КАРТИНКИ»</w: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0" o:spid="_x0000_s1094" style="position:absolute;left:0;text-align:left;flip:y;z-index:251595264;visibility:visible" from="-6.65pt,.15pt" to="503.75pt,3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19" o:spid="_x0000_s1095" style="position:absolute;left:0;text-align:left;z-index:251594240;visibility:visible" from="-6.65pt,.15pt" to="503.8pt,3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101" o:spid="_x0000_s1096" type="#_x0000_t75" alt="https://pickimage.ru/wp-content/uploads/images/detskie/car/mashina12.jpg" style="position:absolute;left:0;text-align:left;margin-left:.9pt;margin-top:12.6pt;width:471.75pt;height:283.75pt;z-index:251585024;visibility:visible">
                  <v:imagedata r:id="rId25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Default="00147CB7" w:rsidP="00EB20B7">
      <w:pPr>
        <w:jc w:val="center"/>
        <w:rPr>
          <w:b/>
          <w:sz w:val="36"/>
        </w:rPr>
      </w:pPr>
      <w:r>
        <w:rPr>
          <w:noProof/>
          <w:lang w:eastAsia="ru-RU"/>
        </w:rPr>
        <w:pict>
          <v:shape id="Рисунок 304" o:spid="_x0000_s1097" type="#_x0000_t75" alt="http://cdn01.ru/files/users/images/2d/31/2d312bfed90018a4ad4e937764b7e2fb.png" style="position:absolute;left:0;text-align:left;margin-left:279.15pt;margin-top:14.7pt;width:23.25pt;height:36.6pt;z-index:251788800;visibility:visible;mso-position-horizontal-relative:text;mso-position-vertical-relative:text">
            <v:imagedata r:id="rId26" o:title=""/>
          </v:shape>
        </w:pict>
      </w:r>
      <w:r>
        <w:rPr>
          <w:noProof/>
          <w:lang w:eastAsia="ru-RU"/>
        </w:rPr>
        <w:pict>
          <v:shape id="Рисунок 102" o:spid="_x0000_s1098" type="#_x0000_t75" alt="https://detskie-stihi.ru/wp-content/uploads/2020/04/s1200-2.png" style="position:absolute;left:0;text-align:left;margin-left:11.7pt;margin-top:29.5pt;width:450.25pt;height:331.7pt;z-index:251586048;visibility:visible;mso-position-horizontal-relative:text;mso-position-vertical-relative:text">
            <v:imagedata r:id="rId8" o:title="" croptop="14868f" cropbottom="2386f" cropleft="3f" cropright="-3f"/>
          </v:shape>
        </w:pic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2" o:spid="_x0000_s1099" style="position:absolute;left:0;text-align:left;z-index:251597312;visibility:visible" from="320.05pt,1.75pt" to="320.05pt,3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21" o:spid="_x0000_s1100" style="position:absolute;left:0;text-align:left;flip:x;z-index:251596288;visibility:visible" from="105.1pt,1.75pt" to="106.15pt,32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Default="00147CB7" w:rsidP="00F118AA">
      <w:pPr>
        <w:rPr>
          <w:b/>
          <w:sz w:val="36"/>
        </w:rPr>
      </w:pPr>
      <w:r>
        <w:rPr>
          <w:noProof/>
          <w:lang w:eastAsia="ru-RU"/>
        </w:rPr>
        <w:pict>
          <v:shape id="Рисунок 305" o:spid="_x0000_s1101" type="#_x0000_t75" alt="http://cdn01.ru/files/users/images/2d/31/2d312bfed90018a4ad4e937764b7e2fb.png" style="position:absolute;margin-left:-64.55pt;margin-top:19.9pt;width:36.6pt;height:23.25pt;rotation:2527147fd;z-index:251789824;visibility:visible;mso-position-horizontal-relative:text;mso-position-vertical-relative:text">
            <v:imagedata r:id="rId27" o:title=""/>
          </v:shape>
        </w:pic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5" o:spid="_x0000_s1102" style="position:absolute;left:0;text-align:left;flip:x;z-index:251600384;visibility:visible" from="375.95pt,4.25pt" to="377pt,25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23" o:spid="_x0000_s1103" style="position:absolute;left:0;text-align:left;z-index:251598336;visibility:visible" from="-6.65pt,4.25pt" to="501.65pt,32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105" o:spid="_x0000_s1104" type="#_x0000_t75" alt="https://i.pinimg.com/originals/ee/3a/f4/ee3af48711907ae4b096c4fff784daf9.png" style="position:absolute;left:0;text-align:left;margin-left:3pt;margin-top:16.65pt;width:484.3pt;height:252.5pt;z-index:251587072;visibility:visible">
                  <v:imagedata r:id="rId10" o:title="" cropleft="-2408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4" o:spid="_x0000_s1105" style="position:absolute;left:0;text-align:left;flip:x;z-index:251599360;visibility:visible" from="140.6pt,13.05pt" to="141.65pt,24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</w:tr>
    </w:tbl>
    <w:p w:rsidR="00147CB7" w:rsidRDefault="00147CB7" w:rsidP="00B0578E">
      <w:pPr>
        <w:rPr>
          <w:b/>
          <w:sz w:val="36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7" o:spid="_x0000_s1106" style="position:absolute;left:0;text-align:left;z-index:251602432;visibility:visible" from="234.05pt,-.4pt" to="234.05pt,3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06" o:spid="_x0000_s1107" type="#_x0000_t75" alt="http://graycell.ru/picture/big/shlyupka2.jpg" style="position:absolute;left:0;text-align:left;margin-left:25.6pt;margin-top:6.05pt;width:412.65pt;height:316.6pt;z-index:251588096;visibility:visible">
                  <v:imagedata r:id="rId11" o:title="" croptop="8080f" cropbottom="7182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306" o:spid="_x0000_s1108" type="#_x0000_t75" alt="http://cdn01.ru/files/users/images/2d/31/2d312bfed90018a4ad4e937764b7e2fb.png" style="position:absolute;left:0;text-align:left;margin-left:487.05pt;margin-top:2.15pt;width:36.6pt;height:23.25pt;z-index:251790848;visibility:visible">
                  <v:imagedata r:id="rId9" o:title=""/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26" o:spid="_x0000_s1109" style="position:absolute;left:0;text-align:left;z-index:251601408;visibility:visible" from="-6.65pt,5.95pt" to="501.6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Pr="00A43406" w:rsidRDefault="00147CB7" w:rsidP="00B0578E">
      <w:pPr>
        <w:rPr>
          <w:b/>
          <w:sz w:val="14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8" o:spid="_x0000_s1110" style="position:absolute;left:0;text-align:left;z-index:251603456;visibility:visible" from="242.65pt,-.05pt" to="246.95pt,3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09" o:spid="_x0000_s1111" type="#_x0000_t75" alt="https://i.pinimg.com/originals/77/37/27/77372760823a3d565eb6e0cb60607127.png" style="position:absolute;left:0;text-align:left;margin-left:23.4pt;margin-top:6.35pt;width:439.5pt;height:319.4pt;z-index:251589120;visibility:visible">
                  <v:imagedata r:id="rId12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29" o:spid="_x0000_s1112" style="position:absolute;left:0;text-align:left;z-index:251604480;visibility:visible" from="-7.7pt,15.95pt" to="501.6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</w:tr>
    </w:tbl>
    <w:p w:rsidR="00147CB7" w:rsidRDefault="00147CB7" w:rsidP="00B0578E">
      <w:pPr>
        <w:rPr>
          <w:b/>
          <w:sz w:val="36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32" o:spid="_x0000_s1113" style="position:absolute;left:0;text-align:left;z-index:251607552;visibility:visible" from="168.5pt,5pt" to="176pt,3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10" o:spid="_x0000_s1114" type="#_x0000_t75" alt="http://ja-rastu.ru/uploads/posts/2014-07/1406031380_poezd1.gif" style="position:absolute;left:0;text-align:left;margin-left:68.65pt;margin-top:4.95pt;width:352.5pt;height:319.9pt;z-index:251590144;visibility:visible">
                  <v:imagedata r:id="rId13" o:title="" croptop="1556f" cropbottom="2829f" cropleft="7225f" cropright="9332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309" o:spid="_x0000_s1115" type="#_x0000_t75" alt="http://cdn01.ru/files/users/images/2d/31/2d312bfed90018a4ad4e937764b7e2fb.png" style="position:absolute;left:0;text-align:left;margin-left:501.55pt;margin-top:8.2pt;width:36.6pt;height:23.25pt;z-index:251791872;visibility:visible">
                  <v:imagedata r:id="rId9" o:title=""/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33" o:spid="_x0000_s1116" style="position:absolute;left:0;text-align:left;z-index:251608576;visibility:visible" from="176pt,17.15pt" to="501.6pt,2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">
                  <v:stroke dashstyle="dash"/>
                </v:lin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Default="00147CB7" w:rsidP="00B0578E">
      <w:pPr>
        <w:rPr>
          <w:b/>
          <w:sz w:val="36"/>
        </w:rPr>
      </w:pPr>
      <w:r>
        <w:rPr>
          <w:noProof/>
          <w:lang w:eastAsia="ru-RU"/>
        </w:rPr>
        <w:pict>
          <v:shape id="Рисунок 310" o:spid="_x0000_s1117" type="#_x0000_t75" alt="http://cdn01.ru/files/users/images/2d/31/2d312bfed90018a4ad4e937764b7e2fb.png" style="position:absolute;margin-left:473.5pt;margin-top:-679.1pt;width:36.6pt;height:23.25pt;z-index:251792896;visibility:visible;mso-position-horizontal-relative:text;mso-position-vertical-relative:text">
            <v:imagedata r:id="rId9" o:title=""/>
          </v:shape>
        </w:pict>
      </w:r>
    </w:p>
    <w:p w:rsidR="00147CB7" w:rsidRPr="00A43406" w:rsidRDefault="00147CB7" w:rsidP="00B0578E">
      <w:pPr>
        <w:rPr>
          <w:b/>
          <w:sz w:val="2"/>
        </w:rPr>
      </w:pPr>
      <w:r>
        <w:rPr>
          <w:noProof/>
          <w:lang w:eastAsia="ru-RU"/>
        </w:rPr>
        <w:pict>
          <v:shape id="Рисунок 311" o:spid="_x0000_s1118" type="#_x0000_t75" alt="http://cdn01.ru/files/users/images/2d/31/2d312bfed90018a4ad4e937764b7e2fb.png" style="position:absolute;margin-left:462.25pt;margin-top:1.15pt;width:36.6pt;height:23.25pt;rotation:10321203fd;z-index:251793920;visibility:visible">
            <v:imagedata r:id="rId27" o:title=""/>
          </v:shape>
        </w:pic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31" o:spid="_x0000_s1119" style="position:absolute;left:0;text-align:left;flip:x;z-index:251606528;visibility:visible" from="-5.55pt,1pt" to="500.55pt,33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30" o:spid="_x0000_s1120" style="position:absolute;left:0;text-align:left;z-index:251605504;visibility:visible" from="-5.55pt,1pt" to="500.6pt,3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13" o:spid="_x0000_s1121" type="#_x0000_t75" alt="https://youtubeforkids.ru/wp-content/uploads/2016/07/doktor-mashinkova-multik-pro-tra.jpg" style="position:absolute;left:0;text-align:left;margin-left:46pt;margin-top:13.15pt;width:427.7pt;height:309.1pt;z-index:251591168;visibility:visible">
                  <v:imagedata r:id="rId14" o:title="" cropleft="8091f" cropright="647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</w:tr>
    </w:tbl>
    <w:p w:rsidR="00147CB7" w:rsidRDefault="00147CB7" w:rsidP="00B0578E">
      <w:pPr>
        <w:rPr>
          <w:b/>
          <w:sz w:val="36"/>
        </w:rPr>
      </w:pPr>
      <w:r>
        <w:rPr>
          <w:noProof/>
          <w:lang w:eastAsia="ru-RU"/>
        </w:rPr>
        <w:pict>
          <v:shape id="Рисунок 312" o:spid="_x0000_s1122" type="#_x0000_t75" alt="http://cdn01.ru/files/users/images/2d/31/2d312bfed90018a4ad4e937764b7e2fb.png" style="position:absolute;margin-left:459.5pt;margin-top:23.6pt;width:36.6pt;height:23.25pt;rotation:9623379fd;z-index:251794944;visibility:visible;mso-position-horizontal-relative:text;mso-position-vertical-relative:text">
            <v:imagedata r:id="rId27" o:title=""/>
          </v:shape>
        </w:pic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36" o:spid="_x0000_s1123" style="position:absolute;left:0;text-align:left;flip:x;z-index:251611648;visibility:visible" from="230.85pt,1.75pt" to="500.55pt,3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35" o:spid="_x0000_s1124" style="position:absolute;left:0;text-align:left;z-index:251610624;visibility:visible" from="-5.55pt,1.75pt" to="230.85pt,3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34" o:spid="_x0000_s1125" style="position:absolute;left:0;text-align:left;flip:x;z-index:251609600;visibility:visible" from="229.8pt,1.75pt" to="230.85pt,3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14" o:spid="_x0000_s1126" type="#_x0000_t75" alt="https://static5.depositphotos.com/1005091/452/v/600/depositphotos_4525404-stock-illustration-big-cartoon-steamship.jpg" style="position:absolute;left:0;text-align:left;margin-left:54.55pt;margin-top:1.75pt;width:382.55pt;height:324.35pt;z-index:251592192;visibility:visible">
                  <v:imagedata r:id="rId15" o:title="" croptop="1334f" cropbottom="3483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Default="00147CB7" w:rsidP="00B0578E">
      <w:pPr>
        <w:rPr>
          <w:b/>
          <w:sz w:val="36"/>
        </w:rPr>
      </w:pPr>
    </w:p>
    <w:p w:rsidR="00147CB7" w:rsidRDefault="00147CB7" w:rsidP="00B0578E">
      <w:pPr>
        <w:rPr>
          <w:b/>
          <w:sz w:val="36"/>
        </w:rPr>
      </w:pPr>
      <w:r>
        <w:rPr>
          <w:noProof/>
          <w:lang w:eastAsia="ru-RU"/>
        </w:rPr>
        <w:pict>
          <v:shape id="Рисунок 313" o:spid="_x0000_s1127" type="#_x0000_t75" alt="http://cdn01.ru/files/users/images/2d/31/2d312bfed90018a4ad4e937764b7e2fb.png" style="position:absolute;margin-left:466pt;margin-top:25.9pt;width:36.6pt;height:23.25pt;z-index:251795968;visibility:visible">
            <v:imagedata r:id="rId9" o:title=""/>
          </v:shape>
        </w:pic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172"/>
      </w:tblGrid>
      <w:tr w:rsidR="00147CB7" w:rsidRPr="006D1904" w:rsidTr="006D1904">
        <w:tc>
          <w:tcPr>
            <w:tcW w:w="101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138" o:spid="_x0000_s1128" style="position:absolute;left:0;text-align:left;flip:x;z-index:251613696;visibility:visible" from="213.65pt,1pt" to="502.75pt,32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137" o:spid="_x0000_s1129" style="position:absolute;left:0;text-align:left;z-index:251612672;visibility:visible" from="93.3pt,1pt" to="213.65pt,3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">
                  <v:stroke dashstyle="dash"/>
                </v:line>
              </w:pict>
            </w:r>
            <w:r>
              <w:rPr>
                <w:noProof/>
                <w:lang w:eastAsia="ru-RU"/>
              </w:rPr>
              <w:pict>
                <v:shape id="Рисунок 118" o:spid="_x0000_s1130" type="#_x0000_t75" alt="http://img1.liveinternet.ru/images/attach/c/7/97/558/97558953_traktor_kopiya.png" style="position:absolute;left:0;text-align:left;margin-left:67.45pt;margin-top:8.5pt;width:376.1pt;height:320.65pt;z-index:251593216;visibility:visible">
                  <v:imagedata r:id="rId16" o:title="" croptop="3865f" cropbottom="10152f" cropleft="5387f" cropright="5505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</w:tc>
      </w:tr>
    </w:tbl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B0578E">
      <w:pPr>
        <w:rPr>
          <w:b/>
          <w:sz w:val="36"/>
        </w:rPr>
      </w:pPr>
    </w:p>
    <w:p w:rsidR="00147CB7" w:rsidRDefault="00147CB7" w:rsidP="00B0578E">
      <w:pPr>
        <w:rPr>
          <w:b/>
          <w:sz w:val="36"/>
        </w:rPr>
      </w:pP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456"/>
      </w:tblGrid>
      <w:tr w:rsidR="00147CB7" w:rsidRPr="006D1904" w:rsidTr="006D1904">
        <w:tc>
          <w:tcPr>
            <w:tcW w:w="1045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color w:val="002060"/>
                <w:sz w:val="36"/>
              </w:rPr>
            </w:pPr>
            <w:r w:rsidRPr="006D1904">
              <w:rPr>
                <w:b/>
                <w:color w:val="002060"/>
                <w:sz w:val="44"/>
              </w:rPr>
              <w:t>Ч</w:t>
            </w:r>
            <w:r w:rsidRPr="006D1904">
              <w:rPr>
                <w:b/>
                <w:color w:val="002060"/>
                <w:sz w:val="36"/>
              </w:rPr>
              <w:t xml:space="preserve">ТО ЭТО? </w:t>
            </w:r>
            <w:r w:rsidRPr="006D1904">
              <w:rPr>
                <w:b/>
                <w:color w:val="002060"/>
                <w:sz w:val="44"/>
              </w:rPr>
              <w:t>Н</w:t>
            </w:r>
            <w:r w:rsidRPr="006D1904">
              <w:rPr>
                <w:b/>
                <w:color w:val="002060"/>
                <w:sz w:val="36"/>
              </w:rPr>
              <w:t xml:space="preserve">АЗОВИ И СОЕДИНИ. 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right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6" o:spid="_x0000_s1131" type="#_x0000_t75" alt="https://youtubeforkids.ru/wp-content/uploads/2016/07/doktor-mashinkova-multik-pro-tra.jpg" style="position:absolute;left:0;text-align:left;margin-left:148.95pt;margin-top:6.9pt;width:97.1pt;height:70.2pt;z-index:251625984;visibility:visible">
                  <v:imagedata r:id="rId28" o:title="" cropleft="8091f" cropright="6473f"/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42" o:spid="_x0000_s1132" style="position:absolute;left:0;text-align:left;flip:x;z-index:251620864;visibility:visible" from="391.95pt,6.35pt" to="398.7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"/>
              </w:pict>
            </w:r>
            <w:r>
              <w:rPr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17" o:spid="_x0000_s1133" type="#_x0000_t202" style="position:absolute;left:0;text-align:left;margin-left:336.45pt;margin-top:12.65pt;width:111pt;height:35.25pt;z-index:25161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" strokecolor="#4f81bd" strokeweight="2pt">
                  <v:textbox>
                    <w:txbxContent>
                      <w:p w:rsidR="00147CB7" w:rsidRPr="00AD4F4F" w:rsidRDefault="00147CB7" w:rsidP="00AD4F4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АВТО</w:t>
                        </w:r>
                        <w:r>
                          <w:rPr>
                            <w:rFonts w:ascii="Arial" w:hAnsi="Arial" w:cs="Arial"/>
                            <w:b/>
                            <w:sz w:val="36"/>
                            <w:lang w:val="vi-VN"/>
                          </w:rPr>
                          <w:t>́</w:t>
                        </w: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БУС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right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11" o:spid="_x0000_s1134" type="#_x0000_t75" alt="https://pickimage.ru/wp-content/uploads/images/detskie/car/mashina12.jpg" style="position:absolute;left:0;text-align:left;margin-left:17.7pt;margin-top:5.65pt;width:83.5pt;height:50.25pt;z-index:251614720;visibility:visible">
                  <v:imagedata r:id="rId29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3" o:spid="_x0000_s1135" type="#_x0000_t75" alt="https://detskie-stihi.ru/wp-content/uploads/2020/04/s1200-2.png" style="position:absolute;margin-left:23.7pt;margin-top:75.2pt;width:93.75pt;height:82.95pt;z-index:251628032;visibility:visible">
                  <v:imagedata r:id="rId30" o:title="" croptop="7526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52" o:spid="_x0000_s1136" type="#_x0000_t75" alt="http://graycell.ru/picture/big/shlyupka2.jpg" style="position:absolute;left:0;text-align:left;margin-left:169.95pt;margin-top:20.7pt;width:96pt;height:96pt;z-index:251624960;visibility:visible">
                  <v:imagedata r:id="rId31" o:title=""/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43" o:spid="_x0000_s1137" style="position:absolute;left:0;text-align:left;flip:x;z-index:251621888;visibility:visible" from="403.95pt,6.45pt" to="411.45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"/>
              </w:pict>
            </w:r>
            <w:r>
              <w:rPr>
                <w:noProof/>
                <w:lang w:eastAsia="ru-RU"/>
              </w:rPr>
              <w:pict>
                <v:shape id="Поле 19" o:spid="_x0000_s1138" type="#_x0000_t202" style="position:absolute;left:0;text-align:left;margin-left:336.45pt;margin-top:6.45pt;width:111pt;height:37.5pt;z-index:251616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" strokecolor="#4f81bd" strokeweight="2pt">
                  <v:textbox>
                    <w:txbxContent>
                      <w:p w:rsidR="00147CB7" w:rsidRPr="00AD4F4F" w:rsidRDefault="00147CB7" w:rsidP="00AD4F4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МАШИ</w:t>
                        </w:r>
                        <w:r>
                          <w:rPr>
                            <w:rFonts w:ascii="Arial" w:hAnsi="Arial" w:cs="Arial"/>
                            <w:b/>
                            <w:sz w:val="36"/>
                            <w:lang w:val="vi-VN"/>
                          </w:rPr>
                          <w:t>́</w:t>
                        </w: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НА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Поле 20" o:spid="_x0000_s1139" type="#_x0000_t202" style="position:absolute;margin-left:336.45pt;margin-top:2.05pt;width:113.25pt;height:36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 w:rsidRPr="0082239F">
                          <w:rPr>
                            <w:rFonts w:ascii="Century Gothic" w:hAnsi="Century Gothic"/>
                            <w:b/>
                            <w:sz w:val="36"/>
                          </w:rPr>
                          <w:t>САМОЛЁТ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77" o:spid="_x0000_s1140" type="#_x0000_t75" alt="http://ja-rastu.ru/uploads/posts/2014-07/1406031380_poezd1.gif" style="position:absolute;margin-left:100.95pt;margin-top:6.65pt;width:103.5pt;height:100.65pt;z-index:251627008;visibility:visible">
                  <v:imagedata r:id="rId13" o:title="" cropleft="7225f" cropright="9332f"/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44" o:spid="_x0000_s1141" style="position:absolute;flip:x;z-index:251622912;visibility:visible" from="382.95pt,18.1pt" to="391.95pt,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"/>
              </w:pict>
            </w:r>
            <w:r>
              <w:rPr>
                <w:noProof/>
                <w:lang w:eastAsia="ru-RU"/>
              </w:rPr>
              <w:pict>
                <v:shape id="Поле 21" o:spid="_x0000_s1142" type="#_x0000_t202" style="position:absolute;margin-left:336.45pt;margin-top:18.1pt;width:113.25pt;height:36pt;z-index:25161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</w:pPr>
                        <w:r w:rsidRPr="0082239F"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  <w:t>ПОЕЗД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Поле 30" o:spid="_x0000_s1143" type="#_x0000_t202" style="position:absolute;margin-left:336.45pt;margin-top:3.9pt;width:112.5pt;height:34.5pt;z-index:251619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</w:pPr>
                        <w:r w:rsidRPr="0082239F"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  <w:t>ЛОДКА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ru-RU"/>
              </w:rPr>
              <w:pict>
                <v:line id="Прямая соединительная линия 51" o:spid="_x0000_s1144" style="position:absolute;flip:x;z-index:251623936;visibility:visible" from="382.95pt,3.9pt" to="391.95pt,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"/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Default="00147CB7" w:rsidP="00F118AA">
      <w:pPr>
        <w:jc w:val="center"/>
        <w:rPr>
          <w:b/>
          <w:sz w:val="36"/>
        </w:rPr>
      </w:pP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456"/>
      </w:tblGrid>
      <w:tr w:rsidR="00147CB7" w:rsidRPr="006D1904" w:rsidTr="006D1904">
        <w:tc>
          <w:tcPr>
            <w:tcW w:w="1045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 w:rsidRPr="006D1904">
              <w:rPr>
                <w:b/>
                <w:color w:val="002060"/>
                <w:sz w:val="44"/>
              </w:rPr>
              <w:t>Ч</w:t>
            </w:r>
            <w:r w:rsidRPr="006D1904">
              <w:rPr>
                <w:b/>
                <w:color w:val="002060"/>
                <w:sz w:val="36"/>
              </w:rPr>
              <w:t xml:space="preserve">ТО ЭТО? </w:t>
            </w:r>
            <w:r w:rsidRPr="006D1904">
              <w:rPr>
                <w:b/>
                <w:color w:val="002060"/>
                <w:sz w:val="44"/>
              </w:rPr>
              <w:t>Н</w:t>
            </w:r>
            <w:r w:rsidRPr="006D1904">
              <w:rPr>
                <w:b/>
                <w:color w:val="002060"/>
                <w:sz w:val="36"/>
              </w:rPr>
              <w:t xml:space="preserve">АЗОВИ И СОЕДИНИ. 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104" o:spid="_x0000_s1145" type="#_x0000_t75" alt="https://static5.depositphotos.com/1005091/452/v/600/depositphotos_4525404-stock-illustration-big-cartoon-steamship.jpg" style="position:absolute;left:0;text-align:left;margin-left:175.7pt;margin-top:12.25pt;width:97pt;height:88.75pt;z-index:251639296;visibility:visible">
                  <v:imagedata r:id="rId32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right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79" o:spid="_x0000_s1146" style="position:absolute;left:0;text-align:left;flip:x;z-index:251635200;visibility:visible" from="411.25pt,6.35pt" to="418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"/>
              </w:pict>
            </w:r>
            <w:r>
              <w:rPr>
                <w:noProof/>
                <w:lang w:eastAsia="ru-RU"/>
              </w:rPr>
              <w:pict>
                <v:shape id="Поле 80" o:spid="_x0000_s1147" type="#_x0000_t202" style="position:absolute;left:0;text-align:left;margin-left:336.45pt;margin-top:7.25pt;width:111pt;height:35.25pt;z-index:251630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" fillcolor="window" strokecolor="#4f81bd" strokeweight="2pt">
                  <v:textbox>
                    <w:txbxContent>
                      <w:p w:rsidR="00147CB7" w:rsidRPr="00B0578E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 w:rsidRPr="00B0578E">
                          <w:rPr>
                            <w:rFonts w:ascii="Century Gothic" w:hAnsi="Century Gothic"/>
                            <w:b/>
                            <w:sz w:val="36"/>
                          </w:rPr>
                          <w:t>ТРАКТОР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ru-RU"/>
              </w:rPr>
              <w:pict>
                <v:shape id="Рисунок 107" o:spid="_x0000_s1148" type="#_x0000_t75" alt="http://img1.liveinternet.ru/images/attach/c/7/97/558/97558953_traktor_kopiya.png" style="position:absolute;left:0;text-align:left;margin-left:9.7pt;margin-top:6.25pt;width:96.7pt;height:87.65pt;z-index:251640320;visibility:visible">
                  <v:imagedata r:id="rId33" o:title="" croptop="3865f" cropbottom="6864f" cropleft="5387f" cropright="5505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jc w:val="right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81" o:spid="_x0000_s1149" style="position:absolute;left:0;text-align:left;flip:x;z-index:251636224;visibility:visible" from="403.95pt,6.45pt" to="411.45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"/>
              </w:pict>
            </w:r>
            <w:r>
              <w:rPr>
                <w:noProof/>
                <w:lang w:eastAsia="ru-RU"/>
              </w:rPr>
              <w:pict>
                <v:shape id="Поле 82" o:spid="_x0000_s1150" type="#_x0000_t202" style="position:absolute;left:0;text-align:left;margin-left:336.45pt;margin-top:6.45pt;width:111pt;height:37.5pt;z-index:251631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" fillcolor="window" strokecolor="#4f81bd" strokeweight="2pt">
                  <v:textbox>
                    <w:txbxContent>
                      <w:p w:rsidR="00147CB7" w:rsidRPr="00AD4F4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МАШИ</w:t>
                        </w:r>
                        <w:r>
                          <w:rPr>
                            <w:rFonts w:ascii="Arial" w:hAnsi="Arial" w:cs="Arial"/>
                            <w:b/>
                            <w:sz w:val="36"/>
                            <w:lang w:val="vi-VN"/>
                          </w:rPr>
                          <w:t>́</w:t>
                        </w:r>
                        <w:r w:rsidRPr="00AD4F4F">
                          <w:rPr>
                            <w:rFonts w:ascii="Century Gothic" w:hAnsi="Century Gothic"/>
                            <w:b/>
                            <w:sz w:val="36"/>
                          </w:rPr>
                          <w:t>НА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111" o:spid="_x0000_s1151" type="#_x0000_t75" alt="https://i.pinimg.com/originals/ee/3a/f4/ee3af48711907ae4b096c4fff784daf9.png" style="position:absolute;margin-left:84.05pt;margin-top:-.5pt;width:107.45pt;height:56pt;z-index:251642368;visibility:visible">
                  <v:imagedata r:id="rId34" o:title="" cropleft="-2408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Поле 83" o:spid="_x0000_s1152" type="#_x0000_t202" style="position:absolute;margin-left:336.45pt;margin-top:2.05pt;width:113.25pt;height:36pt;z-index:251632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" fillcolor="window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36"/>
                          </w:rPr>
                          <w:t>ВЕРТОЛЁТ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84" o:spid="_x0000_s1153" style="position:absolute;flip:x;z-index:251637248;visibility:visible" from="418.7pt,18.1pt" to="427.7pt,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"/>
              </w:pict>
            </w:r>
            <w:r>
              <w:rPr>
                <w:noProof/>
                <w:lang w:eastAsia="ru-RU"/>
              </w:rPr>
              <w:pict>
                <v:shape id="Рисунок 108" o:spid="_x0000_s1154" type="#_x0000_t75" alt="https://i.pinimg.com/originals/77/37/27/77372760823a3d565eb6e0cb60607127.png" style="position:absolute;margin-left:0;margin-top:12.6pt;width:124.65pt;height:90.55pt;z-index:251641344;visibility:visible">
                  <v:imagedata r:id="rId35" o:title=""/>
                </v:shape>
              </w:pict>
            </w:r>
            <w:r>
              <w:rPr>
                <w:noProof/>
                <w:lang w:eastAsia="ru-RU"/>
              </w:rPr>
              <w:pict>
                <v:shape id="Поле 85" o:spid="_x0000_s1155" type="#_x0000_t202" style="position:absolute;margin-left:336.45pt;margin-top:18.1pt;width:113.25pt;height:36pt;z-index:25163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" fillcolor="window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  <w:t>ГРУЗОВИК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shape id="Рисунок 90" o:spid="_x0000_s1156" type="#_x0000_t75" alt="https://pickimage.ru/wp-content/uploads/images/detskie/car/mashina12.jpg" style="position:absolute;margin-left:160.5pt;margin-top:14.05pt;width:112.45pt;height:67.7pt;z-index:251629056;visibility:visible">
                  <v:imagedata r:id="rId36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  <w:r>
              <w:rPr>
                <w:noProof/>
                <w:lang w:eastAsia="ru-RU"/>
              </w:rPr>
              <w:pict>
                <v:line id="Прямая соединительная линия 88" o:spid="_x0000_s1157" style="position:absolute;flip:x;z-index:251638272;visibility:visible" from="422.3pt,3.9pt" to="431.3pt,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"/>
              </w:pict>
            </w:r>
            <w:r>
              <w:rPr>
                <w:noProof/>
                <w:lang w:eastAsia="ru-RU"/>
              </w:rPr>
              <w:pict>
                <v:shape id="Поле 86" o:spid="_x0000_s1158" type="#_x0000_t202" style="position:absolute;margin-left:336.45pt;margin-top:3.9pt;width:112.5pt;height:34.5pt;z-index:25163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" fillcolor="window" strokecolor="#4f81bd" strokeweight="2pt">
                  <v:textbox>
                    <w:txbxContent>
                      <w:p w:rsidR="00147CB7" w:rsidRPr="0082239F" w:rsidRDefault="00147CB7" w:rsidP="0082239F">
                        <w:pPr>
                          <w:jc w:val="center"/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36"/>
                            <w:szCs w:val="36"/>
                          </w:rPr>
                          <w:t>ПАРОХОД</w:t>
                        </w:r>
                      </w:p>
                    </w:txbxContent>
                  </v:textbox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  <w:rPr>
                <w:b/>
                <w:sz w:val="36"/>
              </w:rPr>
            </w:pPr>
          </w:p>
        </w:tc>
      </w:tr>
    </w:tbl>
    <w:p w:rsidR="00147CB7" w:rsidRPr="00620F54" w:rsidRDefault="00147CB7" w:rsidP="0082239F">
      <w:pPr>
        <w:rPr>
          <w:b/>
          <w:sz w:val="6"/>
        </w:rPr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314"/>
      </w:tblGrid>
      <w:tr w:rsidR="00147CB7" w:rsidRPr="006D1904" w:rsidTr="006D1904">
        <w:tc>
          <w:tcPr>
            <w:tcW w:w="103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color w:val="002060"/>
                <w:sz w:val="36"/>
              </w:rPr>
            </w:pPr>
            <w:r w:rsidRPr="006D1904">
              <w:rPr>
                <w:b/>
                <w:color w:val="002060"/>
                <w:sz w:val="44"/>
              </w:rPr>
              <w:t>Н</w:t>
            </w:r>
            <w:r w:rsidRPr="006D1904">
              <w:rPr>
                <w:b/>
                <w:color w:val="002060"/>
                <w:sz w:val="36"/>
              </w:rPr>
              <w:t>АЙДИ́ПА́РУ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МАШИ́НА ПАРОХО́Д</w:t>
            </w: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АВТО́БУСГРУЗОВИ́К</w:t>
            </w: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САМОЛЁТ                                    ПО́ЕЗД</w:t>
            </w: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 xml:space="preserve">ПАРОХО́ДАВТО́БУС </w:t>
            </w: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ГРУЗОВИ́К                                    МАШИ́НА</w:t>
            </w:r>
          </w:p>
          <w:p w:rsidR="00147CB7" w:rsidRPr="006D1904" w:rsidRDefault="00147CB7" w:rsidP="006D1904">
            <w:pPr>
              <w:spacing w:after="0" w:line="480" w:lineRule="auto"/>
              <w:jc w:val="both"/>
              <w:rPr>
                <w:b/>
                <w:sz w:val="36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ПО́ЕЗДСАМОЛЁТ</w:t>
            </w:r>
          </w:p>
        </w:tc>
      </w:tr>
    </w:tbl>
    <w:p w:rsidR="00147CB7" w:rsidRPr="00B0578E" w:rsidRDefault="00147CB7" w:rsidP="00B0578E">
      <w:pPr>
        <w:rPr>
          <w:sz w:val="36"/>
        </w:rPr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314"/>
      </w:tblGrid>
      <w:tr w:rsidR="00147CB7" w:rsidRPr="006D1904" w:rsidTr="006D1904">
        <w:trPr>
          <w:trHeight w:val="6416"/>
        </w:trPr>
        <w:tc>
          <w:tcPr>
            <w:tcW w:w="103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color w:val="002060"/>
                <w:sz w:val="36"/>
              </w:rPr>
            </w:pPr>
            <w:r w:rsidRPr="006D1904">
              <w:rPr>
                <w:b/>
                <w:color w:val="002060"/>
                <w:sz w:val="40"/>
              </w:rPr>
              <w:t>Н</w:t>
            </w:r>
            <w:r w:rsidRPr="006D1904">
              <w:rPr>
                <w:b/>
                <w:color w:val="002060"/>
                <w:sz w:val="36"/>
              </w:rPr>
              <w:t>АЙДИ́ПА́РУ</w:t>
            </w: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36"/>
              </w:rPr>
            </w:pP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МАШИ́НА                                    ПАРОХО́Д</w:t>
            </w: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 xml:space="preserve">      АВТО́БУС                                     ГРУЗОВИ́К</w:t>
            </w: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 xml:space="preserve">      САМОЛЁТ                    ПО́ЕЗД</w:t>
            </w: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 xml:space="preserve">ПАРОХО́ДАВТО́БУС </w:t>
            </w: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rFonts w:ascii="Century Gothic" w:hAnsi="Century Gothic"/>
                <w:b/>
                <w:color w:val="002060"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 xml:space="preserve">ГРУЗОВИ́К                                    МАШИ́Н </w:t>
            </w:r>
          </w:p>
          <w:p w:rsidR="00147CB7" w:rsidRPr="006D1904" w:rsidRDefault="00147CB7" w:rsidP="006D1904">
            <w:pPr>
              <w:spacing w:after="0" w:line="360" w:lineRule="auto"/>
              <w:jc w:val="both"/>
              <w:rPr>
                <w:b/>
                <w:sz w:val="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44"/>
              </w:rPr>
              <w:t>ПО́ЕЗДСАМОЛЁТ</w:t>
            </w:r>
          </w:p>
        </w:tc>
      </w:tr>
    </w:tbl>
    <w:p w:rsidR="00147CB7" w:rsidRDefault="00147CB7" w:rsidP="007D797C">
      <w:pPr>
        <w:rPr>
          <w:b/>
          <w:sz w:val="36"/>
        </w:rPr>
      </w:pPr>
    </w:p>
    <w:p w:rsidR="00147CB7" w:rsidRDefault="00147CB7" w:rsidP="000B48C8">
      <w:pPr>
        <w:jc w:val="center"/>
        <w:rPr>
          <w:b/>
          <w:sz w:val="36"/>
        </w:rPr>
      </w:pPr>
      <w:r>
        <w:rPr>
          <w:noProof/>
          <w:lang w:eastAsia="ru-RU"/>
        </w:rPr>
        <w:pict>
          <v:shape id="Рисунок 112" o:spid="_x0000_s1159" type="#_x0000_t75" alt="https://pickimage.ru/wp-content/uploads/images/detskie/car/mashina12.jpg" style="position:absolute;left:0;text-align:left;margin-left:28.85pt;margin-top:33.1pt;width:349.5pt;height:210.2pt;z-index:251643392;visibility:visible">
            <v:imagedata r:id="rId7" o:title=""/>
          </v:shape>
        </w:pict>
      </w:r>
    </w:p>
    <w:p w:rsidR="00147CB7" w:rsidRDefault="00147CB7" w:rsidP="0082239F">
      <w:pPr>
        <w:jc w:val="center"/>
        <w:rPr>
          <w:b/>
          <w:sz w:val="36"/>
        </w:rPr>
      </w:pPr>
    </w:p>
    <w:p w:rsidR="00147CB7" w:rsidRPr="00EB20B7" w:rsidRDefault="00147CB7" w:rsidP="00620F54">
      <w:pPr>
        <w:rPr>
          <w:b/>
          <w:sz w:val="72"/>
        </w:rPr>
      </w:pPr>
    </w:p>
    <w:p w:rsidR="00147CB7" w:rsidRDefault="00147CB7" w:rsidP="0082239F"/>
    <w:p w:rsidR="00147CB7" w:rsidRDefault="00147CB7" w:rsidP="0082239F"/>
    <w:p w:rsidR="00147CB7" w:rsidRDefault="00147CB7" w:rsidP="0082239F"/>
    <w:p w:rsidR="00147CB7" w:rsidRDefault="00147CB7" w:rsidP="0082239F"/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p w:rsidR="00147CB7" w:rsidRDefault="00147CB7" w:rsidP="007D797C">
      <w:pPr>
        <w:rPr>
          <w:b/>
          <w:sz w:val="36"/>
        </w:rPr>
      </w:pPr>
    </w:p>
    <w:p w:rsidR="00147CB7" w:rsidRDefault="00147CB7" w:rsidP="00F118AA">
      <w:pPr>
        <w:jc w:val="center"/>
        <w:rPr>
          <w:b/>
          <w:sz w:val="3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94"/>
        <w:gridCol w:w="1593"/>
        <w:gridCol w:w="1606"/>
        <w:gridCol w:w="1592"/>
        <w:gridCol w:w="1592"/>
        <w:gridCol w:w="1594"/>
      </w:tblGrid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М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Ш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И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Н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b/>
                <w:sz w:val="72"/>
              </w:rPr>
            </w:pPr>
          </w:p>
        </w:tc>
      </w:tr>
    </w:tbl>
    <w:p w:rsidR="00147CB7" w:rsidRPr="00EB20B7" w:rsidRDefault="00147CB7" w:rsidP="00EB20B7">
      <w:pPr>
        <w:jc w:val="center"/>
        <w:rPr>
          <w:b/>
          <w:sz w:val="72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15" o:spid="_x0000_s1160" type="#_x0000_t75" alt="http://graycell.ru/picture/big/shlyupka2.jpg" style="position:absolute;margin-left:40.65pt;margin-top:7.35pt;width:337.4pt;height:337.4pt;z-index:251644416;visibility:visible">
            <v:imagedata r:id="rId11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14"/>
        <w:gridCol w:w="1914"/>
        <w:gridCol w:w="1914"/>
        <w:gridCol w:w="1914"/>
        <w:gridCol w:w="1915"/>
      </w:tblGrid>
      <w:tr w:rsidR="00147CB7" w:rsidRPr="006D1904" w:rsidTr="006D1904"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Л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Д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К</w:t>
            </w:r>
          </w:p>
        </w:tc>
        <w:tc>
          <w:tcPr>
            <w:tcW w:w="191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</w:p>
        </w:tc>
      </w:tr>
      <w:tr w:rsidR="00147CB7" w:rsidRPr="006D1904" w:rsidTr="006D1904"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16" o:spid="_x0000_s1161" type="#_x0000_t75" alt="http://ja-rastu.ru/uploads/posts/2014-07/1406031380_poezd1.gif" style="position:absolute;margin-left:54.6pt;margin-top:5.2pt;width:322.6pt;height:313.75pt;z-index:251645440;visibility:visible">
            <v:imagedata r:id="rId13" o:title="" cropleft="7225f" cropright="9332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14"/>
        <w:gridCol w:w="1914"/>
        <w:gridCol w:w="1914"/>
        <w:gridCol w:w="1914"/>
        <w:gridCol w:w="1915"/>
      </w:tblGrid>
      <w:tr w:rsidR="00147CB7" w:rsidRPr="006D1904" w:rsidTr="006D1904"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П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Е</w:t>
            </w: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З</w:t>
            </w:r>
          </w:p>
        </w:tc>
        <w:tc>
          <w:tcPr>
            <w:tcW w:w="191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Д</w:t>
            </w:r>
          </w:p>
        </w:tc>
      </w:tr>
      <w:tr w:rsidR="00147CB7" w:rsidRPr="006D1904" w:rsidTr="006D1904"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1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D56D6C">
      <w:pPr>
        <w:rPr>
          <w:rFonts w:ascii="Century Gothic" w:hAnsi="Century Gothic"/>
          <w:b/>
          <w:sz w:val="144"/>
          <w:szCs w:val="144"/>
        </w:rPr>
      </w:pPr>
    </w:p>
    <w:p w:rsidR="00147CB7" w:rsidRDefault="00147CB7" w:rsidP="00D56D6C">
      <w:pPr>
        <w:rPr>
          <w:rFonts w:ascii="Century Gothic" w:hAnsi="Century Gothic"/>
          <w:b/>
          <w:sz w:val="144"/>
          <w:szCs w:val="144"/>
        </w:rPr>
      </w:pPr>
      <w:bookmarkStart w:id="0" w:name="_GoBack"/>
      <w:bookmarkEnd w:id="0"/>
      <w:r>
        <w:rPr>
          <w:noProof/>
          <w:lang w:eastAsia="ru-RU"/>
        </w:rPr>
        <w:pict>
          <v:shape id="Рисунок 117" o:spid="_x0000_s1162" type="#_x0000_t75" alt="https://detskie-stihi.ru/wp-content/uploads/2020/04/s1200-2.png" style="position:absolute;margin-left:42.75pt;margin-top:67.25pt;width:356.75pt;height:315.85pt;z-index:251646464;visibility:visible">
            <v:imagedata r:id="rId8" o:title="" croptop="7526f"/>
          </v:shape>
        </w:pict>
      </w:r>
    </w:p>
    <w:p w:rsidR="00147CB7" w:rsidRDefault="00147CB7" w:rsidP="00D56D6C">
      <w:pPr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p w:rsidR="00147CB7" w:rsidRDefault="00147CB7" w:rsidP="00D4225C">
      <w:pPr>
        <w:jc w:val="center"/>
        <w:rPr>
          <w:noProof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362"/>
        <w:gridCol w:w="1353"/>
        <w:gridCol w:w="1512"/>
        <w:gridCol w:w="1426"/>
        <w:gridCol w:w="1342"/>
        <w:gridCol w:w="1300"/>
        <w:gridCol w:w="1276"/>
      </w:tblGrid>
      <w:tr w:rsidR="00147CB7" w:rsidRPr="006D1904" w:rsidTr="006D1904"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С</w:t>
            </w: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А</w:t>
            </w: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М</w:t>
            </w: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О</w:t>
            </w: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Л</w:t>
            </w:r>
          </w:p>
        </w:tc>
        <w:tc>
          <w:tcPr>
            <w:tcW w:w="1368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Ё</w:t>
            </w:r>
          </w:p>
        </w:tc>
        <w:tc>
          <w:tcPr>
            <w:tcW w:w="1368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</w:pPr>
            <w:r w:rsidRPr="006D1904">
              <w:rPr>
                <w:rFonts w:ascii="Century Gothic" w:hAnsi="Century Gothic"/>
                <w:b/>
                <w:noProof/>
                <w:color w:val="002060"/>
                <w:sz w:val="144"/>
                <w:szCs w:val="144"/>
                <w:lang w:eastAsia="ru-RU"/>
              </w:rPr>
              <w:t>Т</w:t>
            </w:r>
          </w:p>
        </w:tc>
      </w:tr>
      <w:tr w:rsidR="00147CB7" w:rsidRPr="006D1904" w:rsidTr="006D1904"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7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8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  <w:tc>
          <w:tcPr>
            <w:tcW w:w="1368" w:type="dxa"/>
          </w:tcPr>
          <w:p w:rsidR="00147CB7" w:rsidRPr="006D1904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noProof/>
                <w:sz w:val="144"/>
                <w:szCs w:val="144"/>
                <w:lang w:eastAsia="ru-RU"/>
              </w:rPr>
            </w:pPr>
          </w:p>
        </w:tc>
      </w:tr>
    </w:tbl>
    <w:p w:rsidR="00147CB7" w:rsidRPr="007D797C" w:rsidRDefault="00147CB7" w:rsidP="00D4225C">
      <w:pPr>
        <w:rPr>
          <w:rFonts w:ascii="Century Gothic" w:hAnsi="Century Gothic"/>
          <w:b/>
          <w:noProof/>
          <w:sz w:val="52"/>
          <w:szCs w:val="144"/>
          <w:lang w:eastAsia="ru-RU"/>
        </w:rPr>
      </w:pPr>
    </w:p>
    <w:p w:rsidR="00147CB7" w:rsidRDefault="00147CB7" w:rsidP="00D4225C">
      <w:pPr>
        <w:jc w:val="center"/>
        <w:rPr>
          <w:rFonts w:ascii="Century Gothic" w:hAnsi="Century Gothic"/>
          <w:b/>
          <w:sz w:val="144"/>
          <w:szCs w:val="144"/>
        </w:rPr>
        <w:sectPr w:rsidR="00147CB7" w:rsidSect="00B0578E">
          <w:footerReference w:type="default" r:id="rId37"/>
          <w:pgSz w:w="11906" w:h="16838"/>
          <w:pgMar w:top="851" w:right="850" w:bottom="851" w:left="1701" w:header="708" w:footer="708" w:gutter="0"/>
          <w:cols w:space="708"/>
          <w:docGrid w:linePitch="360"/>
        </w:sectPr>
      </w:pPr>
    </w:p>
    <w:p w:rsidR="00147CB7" w:rsidRPr="00D4225C" w:rsidRDefault="00147CB7" w:rsidP="00D4225C">
      <w:pPr>
        <w:jc w:val="center"/>
        <w:rPr>
          <w:rFonts w:ascii="Century Gothic" w:hAnsi="Century Gothic"/>
          <w:b/>
          <w:sz w:val="144"/>
          <w:szCs w:val="144"/>
        </w:rPr>
      </w:pPr>
      <w:r>
        <w:rPr>
          <w:noProof/>
          <w:lang w:eastAsia="ru-RU"/>
        </w:rPr>
        <w:pict>
          <v:shape id="Рисунок 139" o:spid="_x0000_s1163" type="#_x0000_t75" alt="https://i.pinimg.com/originals/ee/3a/f4/ee3af48711907ae4b096c4fff784daf9.png" style="position:absolute;left:0;text-align:left;margin-left:187.8pt;margin-top:16.5pt;width:406pt;height:211.7pt;z-index:251647488;visibility:visible">
            <v:imagedata r:id="rId10" o:title="" cropleft="-2408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72"/>
        <w:gridCol w:w="1972"/>
        <w:gridCol w:w="1972"/>
        <w:gridCol w:w="1972"/>
        <w:gridCol w:w="1972"/>
        <w:gridCol w:w="1972"/>
        <w:gridCol w:w="1973"/>
        <w:gridCol w:w="1973"/>
      </w:tblGrid>
      <w:tr w:rsidR="00147CB7" w:rsidRPr="006D1904" w:rsidTr="006D1904"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Г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Р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У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З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В</w:t>
            </w: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И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К</w:t>
            </w:r>
          </w:p>
        </w:tc>
      </w:tr>
      <w:tr w:rsidR="00147CB7" w:rsidRPr="006D1904" w:rsidTr="006D1904"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>
      <w:r>
        <w:rPr>
          <w:noProof/>
          <w:lang w:eastAsia="ru-RU"/>
        </w:rPr>
        <w:pict>
          <v:shape id="Рисунок 140" o:spid="_x0000_s1164" type="#_x0000_t75" alt="https://i.pinimg.com/originals/77/37/27/77372760823a3d565eb6e0cb60607127.png" style="position:absolute;margin-left:240.3pt;margin-top:23.05pt;width:297.65pt;height:216.3pt;z-index:251648512;visibility:visible;mso-position-horizontal-relative:text;mso-position-vertical-relative:text">
            <v:imagedata r:id="rId12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72"/>
        <w:gridCol w:w="1972"/>
        <w:gridCol w:w="1972"/>
        <w:gridCol w:w="1972"/>
        <w:gridCol w:w="1972"/>
        <w:gridCol w:w="1972"/>
        <w:gridCol w:w="1973"/>
        <w:gridCol w:w="1973"/>
      </w:tblGrid>
      <w:tr w:rsidR="00147CB7" w:rsidRPr="006D1904" w:rsidTr="006D1904"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В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Е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Р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Т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Л</w:t>
            </w: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Ё</w:t>
            </w: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Т</w:t>
            </w:r>
          </w:p>
        </w:tc>
      </w:tr>
      <w:tr w:rsidR="00147CB7" w:rsidRPr="006D1904" w:rsidTr="006D1904"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2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973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>
      <w:pPr>
        <w:rPr>
          <w:noProof/>
          <w:lang w:eastAsia="ru-RU"/>
        </w:rPr>
      </w:pPr>
      <w:r>
        <w:rPr>
          <w:noProof/>
          <w:lang w:eastAsia="ru-RU"/>
        </w:rPr>
        <w:pict>
          <v:shape id="Рисунок 141" o:spid="_x0000_s1165" type="#_x0000_t75" alt="https://youtubeforkids.ru/wp-content/uploads/2016/07/doktor-mashinkova-multik-pro-tra.jpg" style="position:absolute;margin-left:215.55pt;margin-top:-.45pt;width:344.95pt;height:249.3pt;z-index:251649536;visibility:visible;mso-position-horizontal-relative:text;mso-position-vertical-relative:text">
            <v:imagedata r:id="rId14" o:title="" cropleft="8091f" cropright="6473f"/>
          </v:shape>
        </w:pict>
      </w:r>
    </w:p>
    <w:p w:rsidR="00147CB7" w:rsidRDefault="00147CB7" w:rsidP="00711479">
      <w:pPr>
        <w:rPr>
          <w:noProof/>
          <w:lang w:eastAsia="ru-RU"/>
        </w:rPr>
      </w:pPr>
    </w:p>
    <w:p w:rsidR="00147CB7" w:rsidRDefault="00147CB7" w:rsidP="00711479">
      <w:pPr>
        <w:rPr>
          <w:noProof/>
          <w:lang w:eastAsia="ru-RU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54"/>
        <w:gridCol w:w="2254"/>
        <w:gridCol w:w="2254"/>
        <w:gridCol w:w="2254"/>
        <w:gridCol w:w="2254"/>
        <w:gridCol w:w="2254"/>
        <w:gridCol w:w="2254"/>
      </w:tblGrid>
      <w:tr w:rsidR="00147CB7" w:rsidRPr="006D1904" w:rsidTr="006D1904">
        <w:trPr>
          <w:jc w:val="center"/>
        </w:trPr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В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Т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Б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У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С</w:t>
            </w:r>
          </w:p>
        </w:tc>
      </w:tr>
      <w:tr w:rsidR="00147CB7" w:rsidRPr="006D1904" w:rsidTr="006D1904">
        <w:trPr>
          <w:jc w:val="center"/>
        </w:trPr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>
      <w:r>
        <w:rPr>
          <w:noProof/>
          <w:lang w:eastAsia="ru-RU"/>
        </w:rPr>
        <w:pict>
          <v:shape id="Рисунок 142" o:spid="_x0000_s1166" type="#_x0000_t75" alt="https://static5.depositphotos.com/1005091/452/v/600/depositphotos_4525404-stock-illustration-big-cartoon-steamship.jpg" style="position:absolute;margin-left:259.65pt;margin-top:-17.8pt;width:260.05pt;height:237.95pt;z-index:251650560;visibility:visible;mso-position-horizontal-relative:text;mso-position-vertical-relative:text">
            <v:imagedata r:id="rId15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54"/>
        <w:gridCol w:w="2254"/>
        <w:gridCol w:w="2254"/>
        <w:gridCol w:w="2254"/>
        <w:gridCol w:w="2254"/>
        <w:gridCol w:w="2254"/>
        <w:gridCol w:w="2254"/>
      </w:tblGrid>
      <w:tr w:rsidR="00147CB7" w:rsidRPr="006D1904" w:rsidTr="006D1904"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П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Р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Х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  <w:lang w:val="vi-VN"/>
              </w:rPr>
              <w:t>́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Д</w:t>
            </w:r>
          </w:p>
        </w:tc>
      </w:tr>
      <w:tr w:rsidR="00147CB7" w:rsidRPr="006D1904" w:rsidTr="006D1904"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43" o:spid="_x0000_s1167" type="#_x0000_t75" alt="http://img1.liveinternet.ru/images/attach/c/7/97/558/97558953_traktor_kopiya.png" style="position:absolute;margin-left:257.5pt;margin-top:-11.4pt;width:306.95pt;height:278.35pt;z-index:251651584;visibility:visible">
            <v:imagedata r:id="rId16" o:title="" croptop="3865f" cropbottom="6864f" cropleft="5387f" cropright="5505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54"/>
        <w:gridCol w:w="2254"/>
        <w:gridCol w:w="2254"/>
        <w:gridCol w:w="2254"/>
        <w:gridCol w:w="2254"/>
        <w:gridCol w:w="2254"/>
        <w:gridCol w:w="2254"/>
      </w:tblGrid>
      <w:tr w:rsidR="00147CB7" w:rsidRPr="006D1904" w:rsidTr="006D1904"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Т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Р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А</w:t>
            </w:r>
            <w:r w:rsidRPr="006D1904">
              <w:rPr>
                <w:rFonts w:ascii="Arial" w:hAnsi="Arial" w:cs="Arial"/>
                <w:b/>
                <w:color w:val="002060"/>
                <w:sz w:val="144"/>
                <w:szCs w:val="144"/>
              </w:rPr>
              <w:t>́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К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Т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О</w:t>
            </w: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2060"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color w:val="002060"/>
                <w:sz w:val="144"/>
                <w:szCs w:val="144"/>
              </w:rPr>
              <w:t>Р</w:t>
            </w:r>
          </w:p>
        </w:tc>
      </w:tr>
      <w:tr w:rsidR="00147CB7" w:rsidRPr="006D1904" w:rsidTr="006D1904"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2254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Default="00147CB7" w:rsidP="00711479">
      <w:pPr>
        <w:sectPr w:rsidR="00147CB7" w:rsidSect="00D4225C">
          <w:pgSz w:w="16838" w:h="11906" w:orient="landscape"/>
          <w:pgMar w:top="851" w:right="709" w:bottom="1701" w:left="567" w:header="709" w:footer="709" w:gutter="0"/>
          <w:cols w:space="708"/>
          <w:docGrid w:linePitch="360"/>
        </w:sectPr>
      </w:pPr>
    </w:p>
    <w:p w:rsidR="00147CB7" w:rsidRDefault="00147CB7" w:rsidP="00711479"/>
    <w:p w:rsidR="00147CB7" w:rsidRDefault="00147CB7" w:rsidP="00B0578E">
      <w:pPr>
        <w:jc w:val="center"/>
        <w:rPr>
          <w:rFonts w:ascii="Century Gothic" w:hAnsi="Century Gothic"/>
          <w:b/>
          <w:sz w:val="52"/>
        </w:rPr>
      </w:pPr>
      <w:r>
        <w:rPr>
          <w:noProof/>
          <w:lang w:eastAsia="ru-RU"/>
        </w:rPr>
        <w:pict>
          <v:shape id="Рисунок 314" o:spid="_x0000_s1168" type="#_x0000_t75" alt="http://cdn01.ru/files/users/images/2d/31/2d312bfed90018a4ad4e937764b7e2fb.png" style="position:absolute;left:0;text-align:left;margin-left:463pt;margin-top:31.9pt;width:36.6pt;height:23.25pt;z-index:251796992;visibility:visible">
            <v:imagedata r:id="rId9" o:title=""/>
          </v:shape>
        </w:pict>
      </w:r>
      <w:r w:rsidRPr="00B0578E">
        <w:rPr>
          <w:rFonts w:ascii="Century Gothic" w:hAnsi="Century Gothic"/>
          <w:b/>
          <w:sz w:val="52"/>
        </w:rPr>
        <w:t>РАЗРЕЗНАЯ АЗБУКА</w:t>
      </w:r>
    </w:p>
    <w:tbl>
      <w:tblPr>
        <w:tblW w:w="0" w:type="auto"/>
        <w:tblBorders>
          <w:top w:val="dashed" w:sz="12" w:space="0" w:color="0000CC"/>
          <w:left w:val="dashed" w:sz="12" w:space="0" w:color="0000CC"/>
          <w:bottom w:val="dashed" w:sz="12" w:space="0" w:color="0000CC"/>
          <w:right w:val="dashed" w:sz="12" w:space="0" w:color="0000CC"/>
          <w:insideH w:val="dashed" w:sz="12" w:space="0" w:color="0000CC"/>
          <w:insideV w:val="dashed" w:sz="12" w:space="0" w:color="0000CC"/>
        </w:tblBorders>
        <w:tblLook w:val="00A0"/>
      </w:tblPr>
      <w:tblGrid>
        <w:gridCol w:w="1508"/>
        <w:gridCol w:w="1799"/>
        <w:gridCol w:w="1691"/>
        <w:gridCol w:w="1538"/>
        <w:gridCol w:w="1541"/>
        <w:gridCol w:w="1494"/>
      </w:tblGrid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А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Б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В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Г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Д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Е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Ё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Ж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З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И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Й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К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Л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М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Н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О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П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Р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С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Т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У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Ф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Х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Ц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Ч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Ш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Щ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Ь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Ы</w:t>
            </w: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Ъ</w:t>
            </w:r>
          </w:p>
        </w:tc>
      </w:tr>
      <w:tr w:rsidR="00147CB7" w:rsidRPr="006D1904" w:rsidTr="006D1904"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Э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Ю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 w:rsidRPr="006D1904">
              <w:rPr>
                <w:rFonts w:ascii="Century Gothic" w:hAnsi="Century Gothic"/>
                <w:b/>
                <w:sz w:val="144"/>
                <w:szCs w:val="144"/>
              </w:rPr>
              <w:t>Я</w:t>
            </w: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595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  <w:tc>
          <w:tcPr>
            <w:tcW w:w="1596" w:type="dxa"/>
          </w:tcPr>
          <w:p w:rsidR="00147CB7" w:rsidRPr="006D1904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</w:p>
        </w:tc>
      </w:tr>
    </w:tbl>
    <w:p w:rsidR="00147CB7" w:rsidRPr="00B0578E" w:rsidRDefault="00147CB7" w:rsidP="00B0578E">
      <w:pPr>
        <w:jc w:val="center"/>
        <w:rPr>
          <w:rFonts w:ascii="Century Gothic" w:hAnsi="Century Gothic"/>
          <w:b/>
          <w:sz w:val="52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D727C6">
      <w:pPr>
        <w:jc w:val="center"/>
        <w:rPr>
          <w:rFonts w:ascii="Century Gothic" w:hAnsi="Century Gothic"/>
          <w:b/>
          <w:color w:val="002060"/>
          <w:sz w:val="44"/>
        </w:rPr>
      </w:pPr>
      <w:r w:rsidRPr="008527AA">
        <w:rPr>
          <w:rFonts w:ascii="Century Gothic" w:hAnsi="Century Gothic"/>
          <w:b/>
          <w:color w:val="002060"/>
          <w:sz w:val="52"/>
        </w:rPr>
        <w:t>Дидактическое упражнение «Д</w:t>
      </w:r>
      <w:r w:rsidRPr="008527AA">
        <w:rPr>
          <w:rFonts w:ascii="Century Gothic" w:hAnsi="Century Gothic"/>
          <w:b/>
          <w:color w:val="002060"/>
          <w:sz w:val="44"/>
        </w:rPr>
        <w:t>ОПИШИ</w:t>
      </w:r>
      <w:r w:rsidRPr="008527AA">
        <w:rPr>
          <w:rFonts w:ascii="Arial" w:hAnsi="Arial" w:cs="Arial"/>
          <w:b/>
          <w:color w:val="002060"/>
          <w:sz w:val="44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4"/>
        </w:rPr>
        <w:t>СЛО</w:t>
      </w:r>
      <w:r w:rsidRPr="008527AA">
        <w:rPr>
          <w:rFonts w:ascii="Arial" w:hAnsi="Arial" w:cs="Arial"/>
          <w:b/>
          <w:color w:val="002060"/>
          <w:sz w:val="44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4"/>
        </w:rPr>
        <w:t>ВО»</w:t>
      </w:r>
    </w:p>
    <w:p w:rsidR="00147CB7" w:rsidRPr="00D727C6" w:rsidRDefault="00147CB7" w:rsidP="00D727C6">
      <w:pPr>
        <w:jc w:val="center"/>
        <w:rPr>
          <w:rFonts w:ascii="Century Gothic" w:hAnsi="Century Gothic"/>
          <w:b/>
          <w:sz w:val="52"/>
        </w:rPr>
      </w:pPr>
      <w:r>
        <w:rPr>
          <w:noProof/>
          <w:lang w:eastAsia="ru-RU"/>
        </w:rPr>
        <w:pict>
          <v:shape id="Рисунок 12" o:spid="_x0000_s1169" type="#_x0000_t75" alt="http://img1.liveinternet.ru/images/attach/c/7/97/558/97558953_traktor_kopiya.png" style="position:absolute;left:0;text-align:left;margin-left:100.95pt;margin-top:6.85pt;width:236.25pt;height:214.2pt;z-index:251652608;visibility:visible">
            <v:imagedata r:id="rId16" o:title="" croptop="3865f" cropbottom="6864f" cropleft="5387f" cropright="5505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A70755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ТРА</w:t>
      </w:r>
      <w:r>
        <w:rPr>
          <w:rFonts w:ascii="Arial" w:hAnsi="Arial" w:cs="Arial"/>
          <w:b/>
          <w:color w:val="002060"/>
          <w:sz w:val="60"/>
          <w:szCs w:val="60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КТОР</w:t>
      </w:r>
    </w:p>
    <w:p w:rsidR="00147CB7" w:rsidRPr="008527AA" w:rsidRDefault="00147CB7" w:rsidP="00A70755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>
        <w:rPr>
          <w:rFonts w:ascii="Century Gothic" w:hAnsi="Century Gothic"/>
          <w:b/>
          <w:color w:val="002060"/>
          <w:sz w:val="60"/>
          <w:szCs w:val="60"/>
        </w:rPr>
        <w:t xml:space="preserve">   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_ РАКТОР</w:t>
      </w:r>
    </w:p>
    <w:p w:rsidR="00147CB7" w:rsidRPr="008527AA" w:rsidRDefault="00147CB7" w:rsidP="00D727C6">
      <w:pPr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                     _ _ АКТОР</w:t>
      </w:r>
    </w:p>
    <w:p w:rsidR="00147CB7" w:rsidRPr="008527AA" w:rsidRDefault="00147CB7" w:rsidP="00D727C6">
      <w:pPr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                     _ _ _ КТОР</w:t>
      </w:r>
    </w:p>
    <w:p w:rsidR="00147CB7" w:rsidRPr="008527AA" w:rsidRDefault="00147CB7" w:rsidP="00D727C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ТОР</w:t>
      </w:r>
    </w:p>
    <w:p w:rsidR="00147CB7" w:rsidRPr="008527AA" w:rsidRDefault="00147CB7" w:rsidP="00D727C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 _ _ _ _ _ ОР</w:t>
      </w:r>
    </w:p>
    <w:p w:rsidR="00147CB7" w:rsidRPr="008527AA" w:rsidRDefault="00147CB7" w:rsidP="00D727C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 _ _ _ _ _ _ Р</w:t>
      </w:r>
    </w:p>
    <w:p w:rsidR="00147CB7" w:rsidRPr="008527AA" w:rsidRDefault="00147CB7" w:rsidP="00D727C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 _ _ _ _ _ _ _</w:t>
      </w:r>
    </w:p>
    <w:p w:rsidR="00147CB7" w:rsidRPr="00D727C6" w:rsidRDefault="00147CB7" w:rsidP="00D727C6">
      <w:pPr>
        <w:jc w:val="center"/>
        <w:rPr>
          <w:rFonts w:ascii="Century Gothic" w:hAnsi="Century Gothic"/>
          <w:b/>
          <w:sz w:val="28"/>
        </w:rPr>
      </w:pPr>
    </w:p>
    <w:p w:rsidR="00147CB7" w:rsidRPr="00D727C6" w:rsidRDefault="00147CB7" w:rsidP="00D727C6">
      <w:pPr>
        <w:jc w:val="center"/>
        <w:rPr>
          <w:rFonts w:ascii="Century Gothic" w:hAnsi="Century Gothic"/>
          <w:b/>
          <w:sz w:val="28"/>
        </w:rPr>
      </w:pPr>
      <w:r>
        <w:rPr>
          <w:noProof/>
          <w:lang w:eastAsia="ru-RU"/>
        </w:rPr>
        <w:pict>
          <v:shape id="Рисунок 13" o:spid="_x0000_s1170" type="#_x0000_t75" alt="https://static5.depositphotos.com/1005091/452/v/600/depositphotos_4525404-stock-illustration-big-cartoon-steamship.jpg" style="position:absolute;left:0;text-align:left;margin-left:94.9pt;margin-top:10.15pt;width:260.05pt;height:237.95pt;z-index:251653632;visibility:visible">
            <v:imagedata r:id="rId15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ПАРОХО</w:t>
      </w:r>
      <w:r>
        <w:rPr>
          <w:b/>
          <w:color w:val="002060"/>
          <w:sz w:val="60"/>
          <w:szCs w:val="60"/>
        </w:rPr>
        <w:t>́</w:t>
      </w:r>
      <w:r w:rsidRPr="008527AA">
        <w:rPr>
          <w:b/>
          <w:color w:val="002060"/>
          <w:sz w:val="60"/>
          <w:szCs w:val="60"/>
        </w:rPr>
        <w:t>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АРОХОД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_ РОХОД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_ _ ОХОД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_ _ _ ХОД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_ _ _ _ ОД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>_ _ _ _ _ _ Д</w:t>
      </w:r>
    </w:p>
    <w:p w:rsidR="00147CB7" w:rsidRPr="008527AA" w:rsidRDefault="00147CB7" w:rsidP="00D727C6">
      <w:pPr>
        <w:jc w:val="center"/>
        <w:rPr>
          <w:b/>
          <w:color w:val="002060"/>
          <w:sz w:val="60"/>
          <w:szCs w:val="60"/>
        </w:rPr>
      </w:pPr>
      <w:r w:rsidRPr="008527AA">
        <w:rPr>
          <w:b/>
          <w:color w:val="002060"/>
          <w:sz w:val="60"/>
          <w:szCs w:val="60"/>
        </w:rPr>
        <w:t xml:space="preserve">_ _ _ _ _ _ _ </w:t>
      </w:r>
    </w:p>
    <w:p w:rsidR="00147CB7" w:rsidRPr="00D727C6" w:rsidRDefault="00147CB7" w:rsidP="00711479">
      <w:pPr>
        <w:rPr>
          <w:rFonts w:ascii="Century Gothic" w:hAnsi="Century Gothic"/>
          <w:sz w:val="24"/>
        </w:rPr>
      </w:pPr>
    </w:p>
    <w:p w:rsidR="00147CB7" w:rsidRDefault="00147CB7" w:rsidP="00711479">
      <w:pPr>
        <w:rPr>
          <w:noProof/>
          <w:lang w:eastAsia="ru-RU"/>
        </w:rPr>
      </w:pPr>
      <w:r>
        <w:rPr>
          <w:noProof/>
          <w:lang w:eastAsia="ru-RU"/>
        </w:rPr>
        <w:pict>
          <v:shape id="Рисунок 14" o:spid="_x0000_s1171" type="#_x0000_t75" alt="https://youtubeforkids.ru/wp-content/uploads/2016/07/doktor-mashinkova-multik-pro-tra.jpg" style="position:absolute;margin-left:46.3pt;margin-top:14.15pt;width:344.95pt;height:249.3pt;z-index:251654656;visibility:visible">
            <v:imagedata r:id="rId14" o:title="" cropleft="8091f" cropright="6473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АВТО</w:t>
      </w:r>
      <w:r>
        <w:rPr>
          <w:rFonts w:ascii="Arial" w:hAnsi="Arial" w:cs="Arial"/>
          <w:b/>
          <w:color w:val="002060"/>
          <w:sz w:val="60"/>
          <w:szCs w:val="60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БУС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ВТОБУС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ТОБУС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ОБУС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БУС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УС</w:t>
      </w:r>
    </w:p>
    <w:p w:rsidR="00147CB7" w:rsidRPr="008527AA" w:rsidRDefault="00147CB7" w:rsidP="00B76B2E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С</w:t>
      </w:r>
    </w:p>
    <w:p w:rsidR="00147CB7" w:rsidRPr="00B76B2E" w:rsidRDefault="00147CB7" w:rsidP="00B76B2E">
      <w:pPr>
        <w:jc w:val="center"/>
        <w:rPr>
          <w:rFonts w:ascii="Century Gothic" w:hAnsi="Century Gothic"/>
          <w:b/>
          <w:sz w:val="60"/>
          <w:szCs w:val="60"/>
        </w:rPr>
      </w:pPr>
      <w:r w:rsidRPr="00B76B2E">
        <w:rPr>
          <w:rFonts w:ascii="Century Gothic" w:hAnsi="Century Gothic"/>
          <w:b/>
          <w:sz w:val="60"/>
          <w:szCs w:val="60"/>
        </w:rPr>
        <w:t xml:space="preserve">_ _ _ _ _ _ _ </w: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5" o:spid="_x0000_s1172" type="#_x0000_t75" alt="https://i.pinimg.com/originals/77/37/27/77372760823a3d565eb6e0cb60607127.png" style="position:absolute;margin-left:95.05pt;margin-top:24.45pt;width:297.65pt;height:216.25pt;z-index:251655680;visibility:visible">
            <v:imagedata r:id="rId12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ВЕРТОЛЁТ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ЕРТОЛЁТ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РТОЛЁТ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ТОЛЁТ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ОЛЁТ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ЛЁТ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ЁТ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_ Т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_ _ _ _ _ _ _ _ </w:t>
      </w:r>
    </w:p>
    <w:p w:rsidR="00147CB7" w:rsidRDefault="00147CB7" w:rsidP="00916919">
      <w:pPr>
        <w:rPr>
          <w:rFonts w:ascii="Century Gothic" w:hAnsi="Century Gothic"/>
          <w:b/>
          <w:sz w:val="60"/>
          <w:szCs w:val="60"/>
        </w:rPr>
      </w:pPr>
      <w:r>
        <w:rPr>
          <w:noProof/>
          <w:lang w:eastAsia="ru-RU"/>
        </w:rPr>
        <w:pict>
          <v:shape id="Рисунок 16" o:spid="_x0000_s1173" type="#_x0000_t75" alt="https://i.pinimg.com/originals/ee/3a/f4/ee3af48711907ae4b096c4fff784daf9.png" style="position:absolute;margin-left:32.1pt;margin-top:32.95pt;width:406pt;height:211.7pt;z-index:251656704;visibility:visible">
            <v:imagedata r:id="rId10" o:title="" cropleft="-2408f"/>
          </v:shape>
        </w:pict>
      </w:r>
    </w:p>
    <w:p w:rsidR="00147CB7" w:rsidRPr="00916919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ГРУЗОВИ</w:t>
      </w:r>
      <w:r>
        <w:rPr>
          <w:rFonts w:ascii="Arial" w:hAnsi="Arial" w:cs="Arial"/>
          <w:b/>
          <w:color w:val="002060"/>
          <w:sz w:val="60"/>
          <w:szCs w:val="60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РУЗОВИК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УЗОВИК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ЗОВИК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ОВИК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ВИК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ИК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_К</w:t>
      </w: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  <w:r>
        <w:rPr>
          <w:noProof/>
          <w:lang w:eastAsia="ru-RU"/>
        </w:rPr>
        <w:pict>
          <v:shape id="Рисунок 18" o:spid="_x0000_s1174" type="#_x0000_t75" alt="http://graycell.ru/picture/big/shlyupka2.jpg" style="position:absolute;left:0;text-align:left;margin-left:64.95pt;margin-top:43.65pt;width:300.75pt;height:300.75pt;z-index:251657728;visibility:visible">
            <v:imagedata r:id="rId11" o:title=""/>
          </v:shape>
        </w:pict>
      </w:r>
    </w:p>
    <w:p w:rsidR="00147CB7" w:rsidRPr="00916919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ЛО</w:t>
      </w:r>
      <w:r>
        <w:rPr>
          <w:rFonts w:ascii="Arial" w:hAnsi="Arial" w:cs="Arial"/>
          <w:b/>
          <w:color w:val="002060"/>
          <w:sz w:val="60"/>
          <w:szCs w:val="60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ДКА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ОДКА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 ДКА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 КА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А</w:t>
      </w:r>
    </w:p>
    <w:p w:rsidR="00147CB7" w:rsidRPr="008527AA" w:rsidRDefault="00147CB7" w:rsidP="00916919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_ _ _ _ _ </w:t>
      </w: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  <w:r>
        <w:rPr>
          <w:noProof/>
          <w:lang w:eastAsia="ru-RU"/>
        </w:rPr>
        <w:pict>
          <v:shape id="Рисунок 89" o:spid="_x0000_s1175" type="#_x0000_t75" alt="https://pickimage.ru/wp-content/uploads/images/detskie/car/mashina12.jpg" style="position:absolute;left:0;text-align:left;margin-left:39.4pt;margin-top:14.55pt;width:322.95pt;height:194.25pt;z-index:251658752;visibility:visible">
            <v:imagedata r:id="rId7" o:title=""/>
          </v:shape>
        </w:pict>
      </w:r>
    </w:p>
    <w:p w:rsidR="00147CB7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Pr="00916919" w:rsidRDefault="00147CB7" w:rsidP="00916919">
      <w:pPr>
        <w:jc w:val="center"/>
        <w:rPr>
          <w:rFonts w:ascii="Century Gothic" w:hAnsi="Century Gothic"/>
          <w:b/>
          <w:sz w:val="60"/>
          <w:szCs w:val="60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МАШИ</w:t>
      </w:r>
      <w:r>
        <w:rPr>
          <w:rFonts w:ascii="Arial" w:hAnsi="Arial" w:cs="Arial"/>
          <w:b/>
          <w:color w:val="002060"/>
          <w:sz w:val="60"/>
          <w:szCs w:val="60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60"/>
          <w:szCs w:val="60"/>
        </w:rPr>
        <w:t>НА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АШИНА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ШИНА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ИНА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НА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А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_ _ _ _ _ _ </w:t>
      </w:r>
    </w:p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91" o:spid="_x0000_s1176" type="#_x0000_t75" alt="https://detskie-stihi.ru/wp-content/uploads/2020/04/s1200-2.png" style="position:absolute;margin-left:56.7pt;margin-top:3.85pt;width:307.5pt;height:272.1pt;z-index:251659776;visibility:visible">
            <v:imagedata r:id="rId8" o:title="" croptop="7526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САМОЛЁТ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АМОЛЁТ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МОЛЁТ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ОЛЁТ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ЛЁТ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ЁТ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>_ _ _ _ _ _ Т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60"/>
          <w:szCs w:val="60"/>
        </w:rPr>
      </w:pPr>
      <w:r w:rsidRPr="008527AA">
        <w:rPr>
          <w:rFonts w:ascii="Century Gothic" w:hAnsi="Century Gothic"/>
          <w:b/>
          <w:color w:val="002060"/>
          <w:sz w:val="60"/>
          <w:szCs w:val="60"/>
        </w:rPr>
        <w:t xml:space="preserve">_ _ _ _ _ _ _ </w:t>
      </w:r>
    </w:p>
    <w:p w:rsidR="00147CB7" w:rsidRDefault="00147CB7" w:rsidP="00D60BD6">
      <w:pPr>
        <w:jc w:val="center"/>
        <w:rPr>
          <w:rFonts w:ascii="Century Gothic" w:hAnsi="Century Gothic"/>
          <w:b/>
          <w:sz w:val="52"/>
          <w:szCs w:val="60"/>
        </w:rPr>
        <w:sectPr w:rsidR="00147CB7" w:rsidSect="000B48C8">
          <w:pgSz w:w="11906" w:h="16838"/>
          <w:pgMar w:top="567" w:right="850" w:bottom="709" w:left="1701" w:header="708" w:footer="708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778"/>
      </w:tblGrid>
      <w:tr w:rsidR="00147CB7" w:rsidRPr="006D1904" w:rsidTr="006D1904">
        <w:tc>
          <w:tcPr>
            <w:tcW w:w="15778" w:type="dxa"/>
          </w:tcPr>
          <w:p w:rsidR="00147CB7" w:rsidRPr="00A70755" w:rsidRDefault="00147CB7" w:rsidP="006D1904">
            <w:pPr>
              <w:spacing w:after="0" w:line="240" w:lineRule="auto"/>
              <w:jc w:val="center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 w:rsidRPr="00A70755">
              <w:rPr>
                <w:rFonts w:ascii="Century Gothic" w:hAnsi="Century Gothic"/>
                <w:b/>
                <w:color w:val="0000FF"/>
                <w:sz w:val="72"/>
                <w:szCs w:val="60"/>
              </w:rPr>
              <w:t>П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РОЧИТА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Й.</w:t>
            </w:r>
            <w:r w:rsidRPr="00A70755">
              <w:rPr>
                <w:rFonts w:ascii="Century Gothic" w:hAnsi="Century Gothic"/>
                <w:b/>
                <w:color w:val="0000FF"/>
                <w:sz w:val="72"/>
                <w:szCs w:val="60"/>
              </w:rPr>
              <w:t>П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ОКАЖИ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 xml:space="preserve">. </w:t>
            </w:r>
          </w:p>
          <w:p w:rsidR="00147CB7" w:rsidRPr="00A70755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</w:p>
          <w:p w:rsidR="00147CB7" w:rsidRPr="00A70755" w:rsidRDefault="00147CB7" w:rsidP="006D1904">
            <w:pPr>
              <w:spacing w:after="0" w:line="24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>
              <w:rPr>
                <w:noProof/>
                <w:lang w:eastAsia="ru-RU"/>
              </w:rPr>
              <w:pict>
                <v:shape id="Рисунок 153" o:spid="_x0000_s1177" type="#_x0000_t75" alt="https://i.pinimg.com/originals/ee/3a/f4/ee3af48711907ae4b096c4fff784daf9.png" style="position:absolute;margin-left:615.1pt;margin-top:26.8pt;width:120.85pt;height:63pt;z-index:251668992;visibility:visible">
                  <v:imagedata r:id="rId38" o:title="" cropleft="-2408f"/>
                </v:shape>
              </w:pict>
            </w:r>
            <w:r>
              <w:rPr>
                <w:noProof/>
                <w:lang w:eastAsia="ru-RU"/>
              </w:rPr>
              <w:pict>
                <v:roundrect id="Скругленный прямоугольник 146" o:spid="_x0000_s1178" style="position:absolute;margin-left:411.9pt;margin-top:12.55pt;width:150pt;height:166.5pt;z-index:25166387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" strokecolor="#385d8a" strokeweight="2pt"/>
              </w:pict>
            </w:r>
            <w:r>
              <w:rPr>
                <w:noProof/>
                <w:lang w:eastAsia="ru-RU"/>
              </w:rPr>
              <w:pict>
                <v:roundrect id="Скругленный прямоугольник 92" o:spid="_x0000_s1179" style="position:absolute;margin-left:601.65pt;margin-top:12.55pt;width:150pt;height:166.5pt;z-index:25166080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" strokecolor="#243f60" strokeweight="2pt"/>
              </w:pict>
            </w:r>
            <w:r>
              <w:rPr>
                <w:noProof/>
                <w:lang w:eastAsia="ru-RU"/>
              </w:rPr>
              <w:pict>
                <v:shape id="Рисунок 147" o:spid="_x0000_s1180" type="#_x0000_t75" alt="https://pickimage.ru/wp-content/uploads/images/detskie/car/mashina12.jpg" style="position:absolute;margin-left:417.9pt;margin-top:26.8pt;width:79.8pt;height:48pt;z-index:251664896;visibility:visible">
                  <v:imagedata r:id="rId39" o:title=""/>
                </v:shape>
              </w:pic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>
              <w:rPr>
                <w:noProof/>
                <w:lang w:eastAsia="ru-RU"/>
              </w:rPr>
              <w:pict>
                <v:shape id="Рисунок 149" o:spid="_x0000_s1181" type="#_x0000_t75" alt="https://detskie-stihi.ru/wp-content/uploads/2020/04/s1200-2.png" style="position:absolute;margin-left:472.25pt;margin-top:47.35pt;width:81.75pt;height:72.35pt;z-index:251665920;visibility:visible">
                  <v:imagedata r:id="rId40" o:title="" croptop="7526f"/>
                </v:shape>
              </w:pic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МАШИ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НА И САМОЛЁТ</w: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>
              <w:rPr>
                <w:noProof/>
                <w:lang w:eastAsia="ru-RU"/>
              </w:rPr>
              <w:pict>
                <v:shape id="Рисунок 154" o:spid="_x0000_s1182" type="#_x0000_t75" alt="https://youtubeforkids.ru/wp-content/uploads/2016/07/doktor-mashinkova-multik-pro-tra.jpg" style="position:absolute;margin-left:633.15pt;margin-top:.55pt;width:97.5pt;height:70.45pt;z-index:251670016;visibility:visible">
                  <v:imagedata r:id="rId41" o:title="" cropleft="8091f" cropright="6473f"/>
                </v:shape>
              </w:pic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ПАРОХО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Д И ЛО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ДКА</w: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>
              <w:rPr>
                <w:noProof/>
                <w:lang w:eastAsia="ru-RU"/>
              </w:rPr>
              <w:pict>
                <v:shape id="Рисунок 150" o:spid="_x0000_s1183" type="#_x0000_t75" alt="https://static5.depositphotos.com/1005091/452/v/600/depositphotos_4525404-stock-illustration-big-cartoon-steamship.jpg" style="position:absolute;margin-left:615.15pt;margin-top:35.25pt;width:79.25pt;height:72.5pt;z-index:251666944;visibility:visible">
                  <v:imagedata r:id="rId42" o:title=""/>
                </v:shape>
              </w:pict>
            </w:r>
            <w:r>
              <w:rPr>
                <w:noProof/>
                <w:lang w:eastAsia="ru-RU"/>
              </w:rPr>
              <w:pict>
                <v:shape id="Рисунок 156" o:spid="_x0000_s1184" type="#_x0000_t75" alt="http://img1.liveinternet.ru/images/attach/c/7/97/558/97558953_traktor_kopiya.png" style="position:absolute;margin-left:465.15pt;margin-top:28.5pt;width:72.55pt;height:65.8pt;z-index:251671040;visibility:visible">
                  <v:imagedata r:id="rId43" o:title="" croptop="3865f" cropbottom="6864f" cropleft="5387f" cropright="5505f"/>
                </v:shape>
              </w:pict>
            </w:r>
            <w:r>
              <w:rPr>
                <w:noProof/>
                <w:lang w:eastAsia="ru-RU"/>
              </w:rPr>
              <w:pict>
                <v:roundrect id="Скругленный прямоугольник 103" o:spid="_x0000_s1185" style="position:absolute;margin-left:420.9pt;margin-top:28.45pt;width:150pt;height:159.75pt;z-index:25166182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" strokecolor="#385d8a" strokeweight="2pt"/>
              </w:pict>
            </w:r>
            <w:r>
              <w:rPr>
                <w:noProof/>
                <w:lang w:eastAsia="ru-RU"/>
              </w:rPr>
              <w:pict>
                <v:roundrect id="Скругленный прямоугольник 145" o:spid="_x0000_s1186" style="position:absolute;margin-left:601.65pt;margin-top:25.45pt;width:150pt;height:162.75pt;z-index:251662848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" strokecolor="#385d8a" strokeweight="2pt"/>
              </w:pic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  <w:r>
              <w:rPr>
                <w:noProof/>
                <w:lang w:eastAsia="ru-RU"/>
              </w:rPr>
              <w:pict>
                <v:shape id="Рисунок 152" o:spid="_x0000_s1187" type="#_x0000_t75" alt="http://graycell.ru/picture/big/shlyupka2.jpg" style="position:absolute;margin-left:665.4pt;margin-top:52.8pt;width:78pt;height:76.5pt;z-index:251667968;visibility:visible">
                  <v:imagedata r:id="rId44" o:title="" croptop="5852f" cropleft="4681f"/>
                </v:shape>
              </w:pict>
            </w:r>
            <w:r>
              <w:rPr>
                <w:noProof/>
                <w:lang w:eastAsia="ru-RU"/>
              </w:rPr>
              <w:pict>
                <v:shape id="Рисунок 157" o:spid="_x0000_s1188" type="#_x0000_t75" alt="https://i.pinimg.com/originals/77/37/27/77372760823a3d565eb6e0cb60607127.png" style="position:absolute;margin-left:441.9pt;margin-top:52.8pt;width:105.35pt;height:76.5pt;z-index:251672064;visibility:visible">
                  <v:imagedata r:id="rId45" o:title=""/>
                </v:shape>
              </w:pic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ГРУЗОВИ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К И АВТО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БУС</w:t>
            </w:r>
          </w:p>
          <w:p w:rsidR="00147CB7" w:rsidRPr="00A70755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color w:val="0000FF"/>
                <w:sz w:val="60"/>
                <w:szCs w:val="60"/>
              </w:rPr>
            </w:pPr>
          </w:p>
          <w:p w:rsidR="00147CB7" w:rsidRPr="006D1904" w:rsidRDefault="00147CB7" w:rsidP="006D1904">
            <w:pPr>
              <w:spacing w:after="0" w:line="360" w:lineRule="auto"/>
              <w:rPr>
                <w:rFonts w:ascii="Century Gothic" w:hAnsi="Century Gothic"/>
                <w:b/>
                <w:sz w:val="60"/>
                <w:szCs w:val="60"/>
              </w:rPr>
            </w:pP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ТРА</w:t>
            </w:r>
            <w:r w:rsidRPr="00A70755">
              <w:rPr>
                <w:rFonts w:ascii="Arial" w:hAnsi="Arial" w:cs="Arial"/>
                <w:b/>
                <w:color w:val="0000FF"/>
                <w:sz w:val="60"/>
                <w:szCs w:val="60"/>
                <w:lang w:val="vi-VN"/>
              </w:rPr>
              <w:t>́</w:t>
            </w:r>
            <w:r w:rsidRPr="00A70755">
              <w:rPr>
                <w:rFonts w:ascii="Century Gothic" w:hAnsi="Century Gothic"/>
                <w:b/>
                <w:color w:val="0000FF"/>
                <w:sz w:val="60"/>
                <w:szCs w:val="60"/>
              </w:rPr>
              <w:t>КТОР И ВЕРТОЛЁТ</w:t>
            </w:r>
            <w:r w:rsidRPr="006D1904">
              <w:rPr>
                <w:rFonts w:ascii="Century Gothic" w:hAnsi="Century Gothic"/>
                <w:b/>
                <w:sz w:val="60"/>
                <w:szCs w:val="60"/>
              </w:rPr>
              <w:t xml:space="preserve"> </w:t>
            </w:r>
          </w:p>
        </w:tc>
      </w:tr>
    </w:tbl>
    <w:p w:rsidR="00147CB7" w:rsidRDefault="00147CB7" w:rsidP="00D60BD6">
      <w:pPr>
        <w:jc w:val="center"/>
        <w:rPr>
          <w:rFonts w:ascii="Century Gothic" w:hAnsi="Century Gothic"/>
          <w:b/>
          <w:sz w:val="60"/>
          <w:szCs w:val="60"/>
        </w:rPr>
        <w:sectPr w:rsidR="00147CB7" w:rsidSect="00545181">
          <w:pgSz w:w="16838" w:h="11906" w:orient="landscape"/>
          <w:pgMar w:top="851" w:right="709" w:bottom="709" w:left="567" w:header="709" w:footer="709" w:gutter="0"/>
          <w:cols w:space="708"/>
          <w:docGrid w:linePitch="360"/>
        </w:sectPr>
      </w:pPr>
    </w:p>
    <w:p w:rsidR="00147CB7" w:rsidRPr="008527AA" w:rsidRDefault="00147CB7" w:rsidP="00191B5A">
      <w:pPr>
        <w:jc w:val="center"/>
        <w:rPr>
          <w:rFonts w:ascii="Century Gothic" w:hAnsi="Century Gothic"/>
          <w:b/>
          <w:color w:val="002060"/>
          <w:sz w:val="48"/>
          <w:szCs w:val="60"/>
        </w:rPr>
      </w:pPr>
      <w:r w:rsidRPr="008527AA">
        <w:rPr>
          <w:rFonts w:ascii="Century Gothic" w:hAnsi="Century Gothic"/>
          <w:b/>
          <w:color w:val="002060"/>
          <w:sz w:val="56"/>
          <w:szCs w:val="60"/>
        </w:rPr>
        <w:t>И</w:t>
      </w:r>
      <w:r w:rsidRPr="008527AA">
        <w:rPr>
          <w:rFonts w:ascii="Century Gothic" w:hAnsi="Century Gothic"/>
          <w:b/>
          <w:color w:val="002060"/>
          <w:sz w:val="48"/>
          <w:szCs w:val="60"/>
        </w:rPr>
        <w:t>ГРЫ НА ЛИПУЧКАХ</w:t>
      </w:r>
    </w:p>
    <w:p w:rsidR="00147CB7" w:rsidRPr="008527AA" w:rsidRDefault="00147CB7" w:rsidP="00D60BD6">
      <w:pPr>
        <w:jc w:val="center"/>
        <w:rPr>
          <w:rFonts w:ascii="Century Gothic" w:hAnsi="Century Gothic"/>
          <w:b/>
          <w:color w:val="002060"/>
          <w:sz w:val="48"/>
          <w:szCs w:val="60"/>
        </w:rPr>
      </w:pPr>
      <w:r w:rsidRPr="008527AA">
        <w:rPr>
          <w:rFonts w:ascii="Century Gothic" w:hAnsi="Century Gothic"/>
          <w:b/>
          <w:color w:val="002060"/>
          <w:sz w:val="56"/>
          <w:szCs w:val="60"/>
        </w:rPr>
        <w:t>« Л</w:t>
      </w:r>
      <w:r w:rsidRPr="008527AA">
        <w:rPr>
          <w:rFonts w:ascii="Century Gothic" w:hAnsi="Century Gothic"/>
          <w:b/>
          <w:color w:val="002060"/>
          <w:sz w:val="48"/>
          <w:szCs w:val="60"/>
        </w:rPr>
        <w:t xml:space="preserve">ЕТИТ, ПЛЫВЁТ, ЕДЕТ » </w:t>
      </w:r>
    </w:p>
    <w:p w:rsidR="00147CB7" w:rsidRPr="00E653EC" w:rsidRDefault="00147CB7" w:rsidP="00D60BD6">
      <w:pPr>
        <w:jc w:val="center"/>
        <w:rPr>
          <w:rFonts w:ascii="Century Gothic" w:hAnsi="Century Gothic"/>
          <w:b/>
          <w:sz w:val="48"/>
          <w:szCs w:val="60"/>
        </w:rPr>
      </w:pPr>
      <w:r>
        <w:rPr>
          <w:noProof/>
          <w:lang w:eastAsia="ru-RU"/>
        </w:rPr>
        <w:pict>
          <v:shape id="Рисунок 315" o:spid="_x0000_s1189" type="#_x0000_t75" alt="http://cdn01.ru/files/users/images/2d/31/2d312bfed90018a4ad4e937764b7e2fb.png" style="position:absolute;left:0;text-align:left;margin-left:435.4pt;margin-top:18.4pt;width:36.6pt;height:23.25pt;z-index:251798016;visibility:visible">
            <v:imagedata r:id="rId9" o:title=""/>
          </v:shape>
        </w:pict>
      </w:r>
      <w:r>
        <w:rPr>
          <w:noProof/>
          <w:lang w:eastAsia="ru-RU"/>
        </w:rPr>
        <w:pict>
          <v:shape id="Рисунок 159" o:spid="_x0000_s1190" type="#_x0000_t75" alt="https://detskie-stihi.ru/wp-content/uploads/2020/04/s1200-2.png" style="position:absolute;left:0;text-align:left;margin-left:129.5pt;margin-top:35.7pt;width:149.95pt;height:132.75pt;z-index:251674112;visibility:visible">
            <v:imagedata r:id="rId8" o:title="" croptop="7526f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Рисунок 160" o:spid="_x0000_s1191" type="#_x0000_t75" alt="https://i.pinimg.com/originals/ee/3a/f4/ee3af48711907ae4b096c4fff784daf9.png" style="position:absolute;margin-left:323.75pt;margin-top:18.9pt;width:148.15pt;height:77.25pt;z-index:251675136;visibility:visible">
            <v:imagedata r:id="rId10" o:title="" cropleft="-2408f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Рисунок 158" o:spid="_x0000_s1192" type="#_x0000_t75" alt="https://pickimage.ru/wp-content/uploads/images/detskie/car/mashina12.jpg" style="position:absolute;margin-left:-49.8pt;margin-top:1.55pt;width:129.75pt;height:78pt;z-index:251673088;visibility:visible">
            <v:imagedata r:id="rId7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63" o:spid="_x0000_s1193" type="#_x0000_t75" alt="http://ja-rastu.ru/uploads/posts/2014-07/1406031380_poezd1.gif" style="position:absolute;margin-left:310.95pt;margin-top:17.15pt;width:137.25pt;height:133.5pt;z-index:251678208;visibility:visible">
            <v:imagedata r:id="rId13" o:title="" cropleft="7225f" cropright="9332f"/>
          </v:shape>
        </w:pict>
      </w:r>
      <w:r>
        <w:rPr>
          <w:noProof/>
          <w:lang w:eastAsia="ru-RU"/>
        </w:rPr>
        <w:pict>
          <v:shape id="Рисунок 161" o:spid="_x0000_s1194" type="#_x0000_t75" alt="http://graycell.ru/picture/big/shlyupka2.jpg" style="position:absolute;margin-left:-32.55pt;margin-top:20.9pt;width:138pt;height:138pt;z-index:251676160;visibility:visible">
            <v:imagedata r:id="rId11" o:title="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Рисунок 162" o:spid="_x0000_s1195" type="#_x0000_t75" alt="https://i.pinimg.com/originals/77/37/27/77372760823a3d565eb6e0cb60607127.png" style="position:absolute;margin-left:129.45pt;margin-top:11.2pt;width:147.6pt;height:107.25pt;z-index:251677184;visibility:visible">
            <v:imagedata r:id="rId12" o:title="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66" o:spid="_x0000_s1196" type="#_x0000_t75" alt="http://img1.liveinternet.ru/images/attach/c/7/97/558/97558953_traktor_kopiya.png" style="position:absolute;margin-left:314.65pt;margin-top:17.7pt;width:143.25pt;height:129.9pt;z-index:251681280;visibility:visible">
            <v:imagedata r:id="rId16" o:title="" croptop="3865f" cropbottom="6864f" cropleft="5387f" cropright="5505f"/>
          </v:shape>
        </w:pict>
      </w:r>
      <w:r>
        <w:rPr>
          <w:noProof/>
          <w:lang w:eastAsia="ru-RU"/>
        </w:rPr>
        <w:pict>
          <v:shape id="Рисунок 165" o:spid="_x0000_s1197" type="#_x0000_t75" alt="https://static5.depositphotos.com/1005091/452/v/600/depositphotos_4525404-stock-illustration-big-cartoon-steamship.jpg" style="position:absolute;margin-left:135.45pt;margin-top:11.9pt;width:144.25pt;height:132pt;z-index:251680256;visibility:visible">
            <v:imagedata r:id="rId15" o:title="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Рисунок 164" o:spid="_x0000_s1198" type="#_x0000_t75" alt="https://youtubeforkids.ru/wp-content/uploads/2016/07/doktor-mashinkova-multik-pro-tra.jpg" style="position:absolute;margin-left:-36.3pt;margin-top:16pt;width:141.75pt;height:102.45pt;z-index:251679232;visibility:visible">
            <v:imagedata r:id="rId14" o:title="" cropleft="8091f" cropright="6473f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pPr>
        <w:sectPr w:rsidR="00147CB7" w:rsidSect="000B48C8">
          <w:pgSz w:w="11906" w:h="16838"/>
          <w:pgMar w:top="567" w:right="850" w:bottom="709" w:left="1701" w:header="708" w:footer="708" w:gutter="0"/>
          <w:cols w:space="708"/>
          <w:docGrid w:linePitch="360"/>
        </w:sectPr>
      </w:pPr>
    </w:p>
    <w:p w:rsidR="00147CB7" w:rsidRDefault="00147CB7" w:rsidP="00711479">
      <w:pPr>
        <w:sectPr w:rsidR="00147CB7" w:rsidSect="00E653EC">
          <w:pgSz w:w="16838" w:h="11906" w:orient="landscape"/>
          <w:pgMar w:top="851" w:right="709" w:bottom="1701" w:left="567" w:header="709" w:footer="709" w:gutter="0"/>
          <w:cols w:space="708"/>
          <w:docGrid w:linePitch="360"/>
        </w:sectPr>
      </w:pPr>
      <w:r>
        <w:rPr>
          <w:noProof/>
          <w:lang w:eastAsia="ru-RU"/>
        </w:rPr>
        <w:pict>
          <v:oval id="Овал 169" o:spid="_x0000_s1199" style="position:absolute;margin-left:176.3pt;margin-top:462.2pt;width:184.9pt;height:62.3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" fillcolor="#95b3d7" strokecolor="#4f81bd" strokeweight="1pt">
            <v:fill color2="#4f81bd" focus="50%" type="gradient"/>
            <v:shadow on="t" color="#243f60" offset="1pt"/>
          </v:oval>
        </w:pict>
      </w:r>
      <w:r>
        <w:rPr>
          <w:noProof/>
          <w:lang w:eastAsia="ru-RU"/>
        </w:rPr>
        <w:pict>
          <v:rect id="Прямоугольник 168" o:spid="_x0000_s1200" style="position:absolute;margin-left:-21.05pt;margin-top:472.3pt;width:202pt;height:37.6pt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" fillcolor="#fabf8f" strokecolor="#f79646" strokeweight="1pt">
            <v:fill color2="#f79646" focus="50%" type="gradient"/>
            <v:shadow on="t" color="#974706" offset="1pt"/>
          </v:rect>
        </w:pict>
      </w:r>
      <w:r>
        <w:rPr>
          <w:noProof/>
          <w:lang w:eastAsia="ru-RU"/>
        </w:rPr>
        <w:pict>
          <v:shape id="Рисунок 167" o:spid="_x0000_s1201" type="#_x0000_t75" style="position:absolute;margin-left:-21.6pt;margin-top:-37.3pt;width:828.75pt;height:581.25pt;z-index:251682304;visibility:visible">
            <v:imagedata r:id="rId46" o:title=""/>
          </v:shape>
        </w:pict>
      </w:r>
    </w:p>
    <w:p w:rsidR="00147CB7" w:rsidRDefault="00147CB7" w:rsidP="00711479">
      <w:pPr>
        <w:sectPr w:rsidR="00147CB7" w:rsidSect="00E653EC">
          <w:pgSz w:w="16838" w:h="11906" w:orient="landscape"/>
          <w:pgMar w:top="851" w:right="709" w:bottom="1701" w:left="567" w:header="709" w:footer="709" w:gutter="0"/>
          <w:cols w:space="708"/>
          <w:docGrid w:linePitch="360"/>
        </w:sectPr>
      </w:pPr>
      <w:r>
        <w:rPr>
          <w:noProof/>
          <w:lang w:eastAsia="ru-RU"/>
        </w:rPr>
        <w:pict>
          <v:shape id="Рисунок 170" o:spid="_x0000_s1202" type="#_x0000_t75" style="position:absolute;margin-left:-27.6pt;margin-top:-35.8pt;width:839.25pt;height:584.25pt;z-index:251685376;visibility:visible">
            <v:imagedata r:id="rId47" o:title=""/>
          </v:shape>
        </w:pict>
      </w:r>
    </w:p>
    <w:p w:rsidR="00147CB7" w:rsidRDefault="00147CB7" w:rsidP="00711479"/>
    <w:tbl>
      <w:tblPr>
        <w:tblW w:w="0" w:type="auto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ook w:val="00A0"/>
      </w:tblPr>
      <w:tblGrid>
        <w:gridCol w:w="2629"/>
        <w:gridCol w:w="2629"/>
        <w:gridCol w:w="2630"/>
        <w:gridCol w:w="2630"/>
        <w:gridCol w:w="2630"/>
        <w:gridCol w:w="2630"/>
      </w:tblGrid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5" o:spid="_x0000_s1203" type="#_x0000_t75" style="position:absolute;margin-left:-1.35pt;margin-top:.6pt;width:123pt;height:92.25pt;z-index:251688448;visibility:visible">
                  <v:imagedata r:id="rId48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</w:tr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2" o:spid="_x0000_s1204" type="#_x0000_t75" alt="https://ds05.infourok.ru/uploads/ex/0a1b/000a2fc2-ee9bb2c1/img6.jpg" style="position:absolute;margin-left:-1.35pt;margin-top:7.1pt;width:120.95pt;height:80.05pt;z-index:251686400;visibility:visible">
                  <v:imagedata r:id="rId49" o:title="" croptop="13653f" cropbottom="8647f" cropleft="8328f" cropright=".125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</w:tr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4" o:spid="_x0000_s1205" type="#_x0000_t75" alt="https://ds02.infourok.ru/uploads/ex/0a38/00047707-a60fe4e7/img1.jpg" style="position:absolute;margin-left:-1.35pt;margin-top:11.8pt;width:119.5pt;height:87.6pt;z-index:251687424;visibility:visible">
                  <v:imagedata r:id="rId50" o:title="" croptop="2731f" cropbottom="1366f" cropleft="1433f" cropright="1229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</w:p>
        </w:tc>
      </w:tr>
    </w:tbl>
    <w:p w:rsidR="00147CB7" w:rsidRPr="007D797C" w:rsidRDefault="00147CB7" w:rsidP="00711479">
      <w:pPr>
        <w:rPr>
          <w:sz w:val="8"/>
        </w:rPr>
      </w:pPr>
    </w:p>
    <w:tbl>
      <w:tblPr>
        <w:tblW w:w="0" w:type="auto"/>
        <w:tblBorders>
          <w:top w:val="dashed" w:sz="12" w:space="0" w:color="0000CC"/>
          <w:left w:val="dashed" w:sz="12" w:space="0" w:color="0000CC"/>
          <w:bottom w:val="dashed" w:sz="12" w:space="0" w:color="0000CC"/>
          <w:right w:val="dashed" w:sz="12" w:space="0" w:color="0000CC"/>
          <w:insideH w:val="dashed" w:sz="12" w:space="0" w:color="0000CC"/>
          <w:insideV w:val="dashed" w:sz="12" w:space="0" w:color="0000CC"/>
        </w:tblBorders>
        <w:tblLook w:val="00A0"/>
      </w:tblPr>
      <w:tblGrid>
        <w:gridCol w:w="2629"/>
        <w:gridCol w:w="2630"/>
        <w:gridCol w:w="2630"/>
        <w:gridCol w:w="2630"/>
        <w:gridCol w:w="2630"/>
      </w:tblGrid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6" o:spid="_x0000_s1206" type="#_x0000_t75" alt="https://pickimage.ru/wp-content/uploads/images/detskie/car/mashina12.jpg" style="position:absolute;margin-left:5.4pt;margin-top:-.05pt;width:111pt;height:66.75pt;z-index:251689472;visibility:visible">
                  <v:imagedata r:id="rId51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7" o:spid="_x0000_s1207" type="#_x0000_t75" alt="https://i.pinimg.com/originals/ee/3a/f4/ee3af48711907ae4b096c4fff784daf9.png" style="position:absolute;margin-left:-1.55pt;margin-top:53.9pt;width:111.75pt;height:58.25pt;z-index:251690496;visibility:visible;mso-position-horizontal-relative:text;mso-position-vertical-relative:text">
                  <v:imagedata r:id="rId52" o:title="" cropleft="-2408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8" o:spid="_x0000_s1208" type="#_x0000_t75" alt="http://ja-rastu.ru/uploads/posts/2014-07/1406031380_poezd1.gif" style="position:absolute;margin-left:6.45pt;margin-top:34.9pt;width:107.15pt;height:104.25pt;z-index:251691520;visibility:visible;mso-position-horizontal-relative:text;mso-position-vertical-relative:text">
                  <v:imagedata r:id="rId13" o:title="" cropleft="7225f" cropright="9332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89" o:spid="_x0000_s1209" type="#_x0000_t75" alt="http://img1.liveinternet.ru/images/attach/c/7/97/558/97558953_traktor_kopiya.png" style="position:absolute;margin-left:-3.55pt;margin-top:33.75pt;width:116.6pt;height:105.75pt;z-index:251692544;visibility:visible;mso-position-horizontal-relative:text;mso-position-vertical-relative:text">
                  <v:imagedata r:id="rId53" o:title="" croptop="3865f" cropbottom="6864f" cropleft="5387f" cropright="5505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316" o:spid="_x0000_s1210" type="#_x0000_t75" alt="http://cdn01.ru/files/users/images/2d/31/2d312bfed90018a4ad4e937764b7e2fb.png" style="position:absolute;margin-left:119pt;margin-top:-12.35pt;width:36.6pt;height:23.25pt;z-index:251799040;visibility:visible;mso-position-horizontal-relative:text;mso-position-vertical-relative:text">
                  <v:imagedata r:id="rId9" o:title=""/>
                </v:shape>
              </w:pict>
            </w:r>
            <w:r>
              <w:rPr>
                <w:noProof/>
                <w:lang w:eastAsia="ru-RU"/>
              </w:rPr>
              <w:pict>
                <v:shape id="Рисунок 190" o:spid="_x0000_s1211" type="#_x0000_t75" alt="https://ic.pics.livejournal.com/sibillina_ru/47721733/6988/6988_1000.jpg" style="position:absolute;margin-left:2.2pt;margin-top:30.6pt;width:117pt;height:108.55pt;z-index:251693568;visibility:visible;mso-position-horizontal-relative:text;mso-position-vertical-relative:text">
                  <v:imagedata r:id="rId54" o:title="" croptop="9451f" cropbottom="9824f" cropleft="2949f" cropright="36307f"/>
                </v:shape>
              </w:pict>
            </w:r>
          </w:p>
        </w:tc>
      </w:tr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1" o:spid="_x0000_s1212" type="#_x0000_t75" alt="https://detskie-stihi.ru/wp-content/uploads/2020/04/s1200-2.png" style="position:absolute;margin-left:6.25pt;margin-top:1.55pt;width:110.25pt;height:97.6pt;z-index:251694592;visibility:visible">
                  <v:imagedata r:id="rId55" o:title="" croptop="7526f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2" o:spid="_x0000_s1213" type="#_x0000_t75" alt="https://i.pinimg.com/originals/77/37/27/77372760823a3d565eb6e0cb60607127.png" style="position:absolute;margin-left:5.95pt;margin-top:49.55pt;width:110.45pt;height:80.25pt;z-index:251695616;visibility:visible;mso-position-horizontal-relative:text;mso-position-vertical-relative:text">
                  <v:imagedata r:id="rId56" o:title="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4" o:spid="_x0000_s1214" type="#_x0000_t75" alt="https://i.pinimg.com/originals/60/82/4d/60824d8f63f4e273645853ec50496bb1.png" style="position:absolute;margin-left:2.7pt;margin-top:18.8pt;width:99.9pt;height:130.5pt;z-index:251696640;visibility:visible;mso-position-horizontal-relative:text;mso-position-vertical-relative:text">
                  <v:imagedata r:id="rId57" o:title="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5" o:spid="_x0000_s1215" type="#_x0000_t75" alt="https://www.factroom.ru/wp-content/uploads/2018/07/mww7_fbpa_141023.png" style="position:absolute;margin-left:.2pt;margin-top:28.1pt;width:112.5pt;height:121.2pt;z-index:251697664;visibility:visible;mso-position-horizontal-relative:text;mso-position-vertical-relative:text">
                  <v:imagedata r:id="rId58" o:title="" cropleft="6752f" cropright="5344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6" o:spid="_x0000_s1216" type="#_x0000_t75" alt="https://papik.pro/uploads/posts/2021-01/1611373920_27-p-vertolet-detskii-risunok-27.jpg" style="position:absolute;margin-left:.05pt;margin-top:32.25pt;width:119.1pt;height:111.75pt;z-index:251698688;visibility:visible;mso-position-horizontal-relative:text;mso-position-vertical-relative:text">
                  <v:imagedata r:id="rId59" o:title="" cropright="6176f"/>
                </v:shape>
              </w:pict>
            </w:r>
          </w:p>
        </w:tc>
      </w:tr>
      <w:tr w:rsidR="00147CB7" w:rsidRPr="006D1904" w:rsidTr="006D1904">
        <w:tc>
          <w:tcPr>
            <w:tcW w:w="2629" w:type="dxa"/>
          </w:tcPr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7" o:spid="_x0000_s1217" type="#_x0000_t75" alt="http://graycell.ru/picture/big/shlyupka2.jpg" style="position:absolute;margin-left:.15pt;margin-top:8pt;width:116.25pt;height:116.25pt;z-index:251699712;visibility:visible">
                  <v:imagedata r:id="rId60" o:title=""/>
                </v:shape>
              </w:pict>
            </w: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</w:p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Поле 246" o:spid="_x0000_s1218" type="#_x0000_t202" style="position:absolute;margin-left:360.7pt;margin-top:-19.6pt;width:36pt;height:36pt;z-index:251730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">
                  <v:textbox>
                    <w:txbxContent>
                      <w:p w:rsidR="00147CB7" w:rsidRPr="00E70977" w:rsidRDefault="00147CB7" w:rsidP="00B74096">
                        <w:pPr>
                          <w:jc w:val="center"/>
                          <w:rPr>
                            <w:b/>
                            <w:color w:val="0000FF"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color w:val="0000FF"/>
                            <w:sz w:val="32"/>
                            <w:szCs w:val="32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ru-RU"/>
              </w:rPr>
              <w:pict>
                <v:shape id="Рисунок 171" o:spid="_x0000_s1219" type="#_x0000_t75" alt="https://detskie-stihi.ru/wp-content/uploads/2020/04/s1200-2.png" style="position:absolute;margin-left:270pt;margin-top:-28.5pt;width:87pt;height:77pt;z-index:251707904;visibility:visible">
                  <v:imagedata r:id="rId61" o:title="" croptop="7526f"/>
                </v:shape>
              </w:pict>
            </w:r>
            <w:r>
              <w:rPr>
                <w:noProof/>
                <w:lang w:eastAsia="ru-RU"/>
              </w:rPr>
              <w:pict>
                <v:roundrect id="Скругленный прямоугольник 148" o:spid="_x0000_s1220" style="position:absolute;margin-left:567.7pt;margin-top:-28.6pt;width:221.25pt;height:87.75pt;z-index:251705856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" strokecolor="#4bacc6" strokeweight="2pt">
                  <v:textbox>
                    <w:txbxContent>
                      <w:p w:rsidR="00147CB7" w:rsidRPr="003B123D" w:rsidRDefault="00147CB7" w:rsidP="003B123D">
                        <w:pPr>
                          <w:spacing w:line="240" w:lineRule="auto"/>
                          <w:jc w:val="center"/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</w:pP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44"/>
                          </w:rPr>
                          <w:t>К</w:t>
                        </w: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  <w:t>РОССВО</w:t>
                        </w:r>
                        <w:r>
                          <w:rPr>
                            <w:rFonts w:ascii="Arial" w:hAnsi="Arial" w:cs="Arial"/>
                            <w:b/>
                            <w:color w:val="7030A0"/>
                            <w:sz w:val="36"/>
                            <w:lang w:val="vi-VN"/>
                          </w:rPr>
                          <w:t>́</w:t>
                        </w: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  <w:t>РД</w:t>
                        </w:r>
                      </w:p>
                      <w:p w:rsidR="00147CB7" w:rsidRPr="003B123D" w:rsidRDefault="00147CB7" w:rsidP="003B123D">
                        <w:pPr>
                          <w:spacing w:line="240" w:lineRule="auto"/>
                          <w:jc w:val="center"/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</w:pP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  <w:t>«</w:t>
                        </w: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44"/>
                          </w:rPr>
                          <w:t>Т</w:t>
                        </w: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  <w:t>РА</w:t>
                        </w:r>
                        <w:r>
                          <w:rPr>
                            <w:rFonts w:ascii="Arial" w:hAnsi="Arial" w:cs="Arial"/>
                            <w:b/>
                            <w:color w:val="7030A0"/>
                            <w:sz w:val="36"/>
                            <w:lang w:val="vi-VN"/>
                          </w:rPr>
                          <w:t>́</w:t>
                        </w:r>
                        <w:r w:rsidRPr="003B123D">
                          <w:rPr>
                            <w:rFonts w:ascii="Century Gothic" w:hAnsi="Century Gothic"/>
                            <w:b/>
                            <w:color w:val="7030A0"/>
                            <w:sz w:val="36"/>
                          </w:rPr>
                          <w:t>НСПОРТ»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  <w:lang w:eastAsia="ru-RU"/>
              </w:rPr>
              <w:pict>
                <v:shape id="Рисунок 144" o:spid="_x0000_s1221" type="#_x0000_t75" style="position:absolute;margin-left:-26.3pt;margin-top:-55.6pt;width:846.25pt;height:612.1pt;z-index:251704832;visibility:visible">
                  <v:imagedata r:id="rId47" o:title="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198" o:spid="_x0000_s1222" type="#_x0000_t75" alt="https://static5.depositphotos.com/1005091/452/v/600/depositphotos_4525404-stock-illustration-big-cartoon-steamship.jpg" style="position:absolute;margin-left:-1.55pt;margin-top:29pt;width:119.05pt;height:108.95pt;z-index:251700736;visibility:visible;mso-position-horizontal-relative:text;mso-position-vertical-relative:text">
                  <v:imagedata r:id="rId62" o:title="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200" o:spid="_x0000_s1223" type="#_x0000_t75" alt="https://img2.freepng.ru/20180304/kbe/kisspng-water-transportation-clip-art-transportation-mari-cartoon-ship-5a9bb4eeaae2e4.5683557615201538387.jpg" style="position:absolute;margin-left:-1.8pt;margin-top:35.75pt;width:121pt;height:96pt;z-index:251701760;visibility:visible;mso-position-horizontal-relative:text;mso-position-vertical-relative:text">
                  <v:imagedata r:id="rId63" o:title="" croptop="3928f" cropleft="2361f" cropright="2751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201" o:spid="_x0000_s1224" type="#_x0000_t75" alt="https://static4.depositphotos.com/1000324/318/v/950/depositphotos_3189852-stock-illustration-yacht-front-view.jpg" style="position:absolute;margin-left:1.2pt;margin-top:10.25pt;width:111.45pt;height:134.15pt;z-index:251702784;visibility:visible;mso-position-horizontal-relative:text;mso-position-vertical-relative:text">
                  <v:imagedata r:id="rId64" o:title="" cropright="9503f"/>
                </v:shape>
              </w:pict>
            </w:r>
          </w:p>
        </w:tc>
        <w:tc>
          <w:tcPr>
            <w:tcW w:w="2630" w:type="dxa"/>
          </w:tcPr>
          <w:p w:rsidR="00147CB7" w:rsidRPr="006D1904" w:rsidRDefault="00147CB7" w:rsidP="006D1904">
            <w:pPr>
              <w:spacing w:after="0" w:line="240" w:lineRule="auto"/>
            </w:pPr>
            <w:r>
              <w:rPr>
                <w:noProof/>
                <w:lang w:eastAsia="ru-RU"/>
              </w:rPr>
              <w:pict>
                <v:shape id="Рисунок 202" o:spid="_x0000_s1225" type="#_x0000_t75" alt="https://linclipart.com/images/bt/cute-submarine-clipart.png" style="position:absolute;margin-left:-.05pt;margin-top:35.75pt;width:117.55pt;height:84.7pt;z-index:251703808;visibility:visible;mso-position-horizontal-relative:text;mso-position-vertical-relative:text">
                  <v:imagedata r:id="rId65" o:title="" croptop="13289f" cropbottom="13289f" cropleft="5890f" cropright="5587f"/>
                </v:shape>
              </w:pict>
            </w:r>
          </w:p>
        </w:tc>
      </w:tr>
    </w:tbl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3" o:spid="_x0000_s1226" type="#_x0000_t75" alt="https://i.pinimg.com/originals/77/37/27/77372760823a3d565eb6e0cb60607127.png" style="position:absolute;margin-left:126pt;margin-top:12.15pt;width:83.6pt;height:60.75pt;z-index:251709952;visibility:visible">
            <v:imagedata r:id="rId66" o:title=""/>
          </v:shape>
        </w:pict>
      </w:r>
      <w:r>
        <w:rPr>
          <w:noProof/>
          <w:lang w:eastAsia="ru-RU"/>
        </w:rPr>
        <w:pict>
          <v:shape id="Поле 244" o:spid="_x0000_s1227" type="#_x0000_t202" style="position:absolute;margin-left:81pt;margin-top:21.15pt;width:36pt;height:36pt;z-index:251728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4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6" o:spid="_x0000_s1228" type="#_x0000_t75" alt="https://static5.depositphotos.com/1005091/452/v/600/depositphotos_4525404-stock-illustration-big-cartoon-steamship.jpg" style="position:absolute;margin-left:-9pt;margin-top:19.9pt;width:198pt;height:181.2pt;z-index:251713024;visibility:visible">
            <v:imagedata r:id="rId67" o:title="" chromakey="white"/>
          </v:shape>
        </w:pict>
      </w:r>
    </w:p>
    <w:p w:rsidR="00147CB7" w:rsidRDefault="00147CB7" w:rsidP="00711479"/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7" o:spid="_x0000_s1229" type="#_x0000_t75" alt="http://img1.liveinternet.ru/images/attach/c/7/97/558/97558953_traktor_kopiya.png" style="position:absolute;margin-left:558pt;margin-top:6.6pt;width:75pt;height:68pt;z-index:251714048;visibility:visible">
            <v:imagedata r:id="rId68" o:title="" croptop="3865f" cropbottom="6864f" cropleft="5387f" cropright="5505f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Поле 242" o:spid="_x0000_s1230" type="#_x0000_t202" style="position:absolute;margin-left:638.2pt;margin-top:1.95pt;width:36pt;height:36pt;z-index:251726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7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4" o:spid="_x0000_s1231" type="#_x0000_t75" alt="http://graycell.ru/picture/big/shlyupka2.jpg" style="position:absolute;margin-left:279pt;margin-top:5.25pt;width:81pt;height:81pt;z-index:251710976;visibility:visible">
            <v:imagedata r:id="rId69" o:title="" chromakey="white"/>
          </v:shape>
        </w:pict>
      </w:r>
      <w:r>
        <w:rPr>
          <w:noProof/>
          <w:lang w:eastAsia="ru-RU"/>
        </w:rPr>
        <w:pict>
          <v:shape id="Поле 247" o:spid="_x0000_s1232" type="#_x0000_t202" style="position:absolute;margin-left:234pt;margin-top:11.25pt;width:36pt;height:43.9pt;z-index:251731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Рисунок 155" o:spid="_x0000_s1233" type="#_x0000_t75" alt="https://pickimage.ru/wp-content/uploads/images/detskie/car/mashina12.jpg" style="position:absolute;margin-left:666pt;margin-top:12.85pt;width:104.25pt;height:62.65pt;z-index:251706880;visibility:visible">
            <v:imagedata r:id="rId70" o:title="" chromakey="white"/>
          </v:shape>
        </w:pict>
      </w:r>
      <w:r>
        <w:rPr>
          <w:noProof/>
          <w:lang w:eastAsia="ru-RU"/>
        </w:rPr>
        <w:pict>
          <v:shape id="Поле 243" o:spid="_x0000_s1234" type="#_x0000_t202" style="position:absolute;margin-left:22pt;margin-top:18.65pt;width:36pt;height:36pt;z-index:251727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5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2" o:spid="_x0000_s1235" type="#_x0000_t75" alt="https://i.pinimg.com/originals/ee/3a/f4/ee3af48711907ae4b096c4fff784daf9.png" style="position:absolute;margin-left:180pt;margin-top:15.95pt;width:219.6pt;height:114.5pt;z-index:251708928;visibility:visible">
            <v:imagedata r:id="rId10" o:title="" cropleft="-2408f"/>
          </v:shape>
        </w:pict>
      </w:r>
      <w:r>
        <w:rPr>
          <w:noProof/>
          <w:lang w:eastAsia="ru-RU"/>
        </w:rPr>
        <w:pict>
          <v:shape id="Поле 245" o:spid="_x0000_s1236" type="#_x0000_t202" style="position:absolute;margin-left:9in;margin-top:6.95pt;width:36pt;height:36pt;z-index:251729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240" o:spid="_x0000_s1237" type="#_x0000_t202" style="position:absolute;margin-left:566.5pt;margin-top:23.7pt;width:36pt;height:36pt;z-index:251724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8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Рисунок 175" o:spid="_x0000_s1238" type="#_x0000_t75" alt="https://youtubeforkids.ru/wp-content/uploads/2016/07/doktor-mashinkova-multik-pro-tra.jpg" style="position:absolute;margin-left:540pt;margin-top:1.05pt;width:141.75pt;height:102.45pt;z-index:251712000;visibility:visible">
            <v:imagedata r:id="rId14" o:title="" cropleft="8091f" cropright="6473f" chromakey="white"/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Поле 241" o:spid="_x0000_s1239" type="#_x0000_t202" style="position:absolute;margin-left:130.6pt;margin-top:37.95pt;width:36pt;height:36pt;z-index:251725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">
            <v:textbox>
              <w:txbxContent>
                <w:p w:rsidR="00147CB7" w:rsidRPr="00E70977" w:rsidRDefault="00147CB7" w:rsidP="00B74096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Поле 249" o:spid="_x0000_s1240" type="#_x0000_t202" style="position:absolute;margin-left:248pt;margin-top:22.25pt;width:36pt;height:36pt;z-index:251733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0" o:spid="_x0000_s1241" type="#_x0000_t202" style="position:absolute;margin-left:204.8pt;margin-top:21.15pt;width:36pt;height:36pt;z-index:251734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1" o:spid="_x0000_s1242" type="#_x0000_t202" style="position:absolute;margin-left:160.85pt;margin-top:21.65pt;width:36pt;height:36pt;z-index:251735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2" o:spid="_x0000_s1243" type="#_x0000_t202" style="position:absolute;margin-left:119.3pt;margin-top:21.65pt;width:36pt;height:36pt;z-index:251736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3" o:spid="_x0000_s1244" type="#_x0000_t202" style="position:absolute;margin-left:78.65pt;margin-top:20.75pt;width:36pt;height:36pt;z-index:251737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31" o:spid="_x0000_s1245" type="#_x0000_t202" style="position:absolute;margin-left:22pt;margin-top:21.2pt;width:36pt;height:36pt;z-index:251715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 w:rsidRPr="00E70977">
                    <w:rPr>
                      <w:b/>
                      <w:color w:val="0000FF"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Поле 255" o:spid="_x0000_s1246" type="#_x0000_t202" style="position:absolute;margin-left:330.35pt;margin-top:20.45pt;width:36pt;height:36pt;z-index:251739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4" o:spid="_x0000_s1247" type="#_x0000_t202" style="position:absolute;margin-left:289.85pt;margin-top:20.2pt;width:36pt;height:36pt;z-index:251738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6" o:spid="_x0000_s1248" type="#_x0000_t202" style="position:absolute;margin-left:246.5pt;margin-top:20.3pt;width:36pt;height:36pt;z-index:251740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7" o:spid="_x0000_s1249" type="#_x0000_t202" style="position:absolute;margin-left:204.45pt;margin-top:21.25pt;width:36pt;height:36pt;z-index:251741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58" o:spid="_x0000_s1250" type="#_x0000_t202" style="position:absolute;margin-left:161.25pt;margin-top:20.65pt;width:36pt;height:36pt;z-index:251742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39" o:spid="_x0000_s1251" type="#_x0000_t202" style="position:absolute;margin-left:119.3pt;margin-top:21.25pt;width:36pt;height:36pt;z-index:251723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" strokecolor="purple" strokeweight="2pt">
            <v:textbox>
              <w:txbxContent>
                <w:p w:rsidR="00147CB7" w:rsidRDefault="00147CB7"/>
              </w:txbxContent>
            </v:textbox>
          </v:shape>
        </w:pict>
      </w:r>
      <w:r>
        <w:rPr>
          <w:noProof/>
          <w:lang w:eastAsia="ru-RU"/>
        </w:rPr>
        <w:pict>
          <v:shape id="Поле 248" o:spid="_x0000_s1252" type="#_x0000_t202" style="position:absolute;margin-left:78.05pt;margin-top:22.55pt;width:36pt;height:36pt;z-index:251732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32" o:spid="_x0000_s1253" type="#_x0000_t202" style="position:absolute;margin-left:22pt;margin-top:22.15pt;width:36pt;height:36pt;z-index:251716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2</w:t>
                  </w:r>
                </w:p>
              </w:txbxContent>
            </v:textbox>
          </v:shape>
        </w:pict>
      </w:r>
    </w:p>
    <w:p w:rsidR="00147CB7" w:rsidRDefault="00147CB7" w:rsidP="00711479"/>
    <w:p w:rsidR="00147CB7" w:rsidRDefault="00147CB7" w:rsidP="00711479">
      <w:r>
        <w:rPr>
          <w:noProof/>
          <w:lang w:eastAsia="ru-RU"/>
        </w:rPr>
        <w:pict>
          <v:shape id="Поле 259" o:spid="_x0000_s1254" type="#_x0000_t202" style="position:absolute;margin-left:294.5pt;margin-top:25pt;width:36pt;height:36pt;z-index:251743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63" o:spid="_x0000_s1255" type="#_x0000_t202" style="position:absolute;margin-left:123.1pt;margin-top:24.65pt;width:36pt;height:36pt;z-index:251747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64" o:spid="_x0000_s1256" type="#_x0000_t202" style="position:absolute;margin-left:77.45pt;margin-top:25.3pt;width:36pt;height:36pt;z-index:251748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35" o:spid="_x0000_s1257" type="#_x0000_t202" style="position:absolute;margin-left:22pt;margin-top:24.95pt;width:36pt;height:36pt;z-index:251719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3</w:t>
                  </w:r>
                </w:p>
              </w:txbxContent>
            </v:textbox>
          </v:shape>
        </w:pict>
      </w:r>
    </w:p>
    <w:p w:rsidR="00147CB7" w:rsidRDefault="00147CB7" w:rsidP="00711479">
      <w:r>
        <w:rPr>
          <w:noProof/>
          <w:lang w:eastAsia="ru-RU"/>
        </w:rPr>
        <w:pict>
          <v:shape id="Поле 260" o:spid="_x0000_s1258" type="#_x0000_t202" style="position:absolute;margin-left:252.75pt;margin-top:.25pt;width:36pt;height:36pt;z-index:251744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61" o:spid="_x0000_s1259" type="#_x0000_t202" style="position:absolute;margin-left:210.05pt;margin-top:.6pt;width:36pt;height:36pt;z-index:251745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  <w:r>
        <w:rPr>
          <w:noProof/>
          <w:lang w:eastAsia="ru-RU"/>
        </w:rPr>
        <w:pict>
          <v:shape id="Поле 262" o:spid="_x0000_s1260" type="#_x0000_t202" style="position:absolute;margin-left:168.3pt;margin-top:0;width:36pt;height:36pt;z-index:251746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" strokecolor="purple" strokeweight="2pt">
            <v:textbox>
              <w:txbxContent>
                <w:p w:rsidR="00147CB7" w:rsidRDefault="00147CB7" w:rsidP="00B74096"/>
              </w:txbxContent>
            </v:textbox>
          </v:shape>
        </w:pict>
      </w:r>
    </w:p>
    <w:p w:rsidR="00147CB7" w:rsidRDefault="00147CB7" w:rsidP="00711479">
      <w:pPr>
        <w:sectPr w:rsidR="00147CB7" w:rsidSect="00996676">
          <w:pgSz w:w="16838" w:h="11906" w:orient="landscape"/>
          <w:pgMar w:top="851" w:right="709" w:bottom="709" w:left="567" w:header="709" w:footer="709" w:gutter="0"/>
          <w:cols w:space="708"/>
          <w:docGrid w:linePitch="360"/>
        </w:sectPr>
      </w:pPr>
      <w:r>
        <w:rPr>
          <w:noProof/>
          <w:lang w:eastAsia="ru-RU"/>
        </w:rPr>
        <w:pict>
          <v:shape id="Поле 281" o:spid="_x0000_s1261" type="#_x0000_t202" style="position:absolute;margin-left:256pt;margin-top:123.5pt;width:36pt;height:36pt;z-index:251766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93" o:spid="_x0000_s1262" type="#_x0000_t202" style="position:absolute;margin-left:74.9pt;margin-top:175.25pt;width:36pt;height:36pt;z-index:251778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302" o:spid="_x0000_s1263" type="#_x0000_t202" style="position:absolute;margin-left:74.9pt;margin-top:225.3pt;width:36pt;height:36pt;z-index:251786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87" o:spid="_x0000_s1264" type="#_x0000_t202" style="position:absolute;margin-left:388.75pt;margin-top:121.65pt;width:36pt;height:36pt;z-index:251772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69" o:spid="_x0000_s1265" type="#_x0000_t202" style="position:absolute;margin-left:212.4pt;margin-top:25.15pt;width:36pt;height:36pt;z-index:251753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96" o:spid="_x0000_s1266" type="#_x0000_t202" style="position:absolute;margin-left:211.6pt;margin-top:123.55pt;width:36pt;height:36pt;z-index:251780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97" o:spid="_x0000_s1267" type="#_x0000_t202" style="position:absolute;margin-left:346.1pt;margin-top:225.3pt;width:36pt;height:36pt;z-index:251781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98" o:spid="_x0000_s1268" type="#_x0000_t202" style="position:absolute;margin-left:302pt;margin-top:226.1pt;width:36pt;height:36pt;z-index:251782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99" o:spid="_x0000_s1269" type="#_x0000_t202" style="position:absolute;margin-left:255.85pt;margin-top:225.3pt;width:36pt;height:36pt;z-index:251783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300" o:spid="_x0000_s1270" type="#_x0000_t202" style="position:absolute;margin-left:211.15pt;margin-top:225.9pt;width:36pt;height:36pt;z-index:251784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83" o:spid="_x0000_s1271" type="#_x0000_t202" style="position:absolute;margin-left:166.4pt;margin-top:227.9pt;width:36pt;height:36pt;z-index:251768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301" o:spid="_x0000_s1272" type="#_x0000_t202" style="position:absolute;margin-left:121.7pt;margin-top:225.3pt;width:36pt;height:36pt;z-index:251785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94" o:spid="_x0000_s1273" type="#_x0000_t202" style="position:absolute;margin-left:346.45pt;margin-top:173.25pt;width:36pt;height:36pt;z-index:251779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" strokecolor="purple" strokeweight="2pt">
            <v:textbox>
              <w:txbxContent>
                <w:p w:rsidR="00147CB7" w:rsidRDefault="00147CB7" w:rsidP="00E90499"/>
              </w:txbxContent>
            </v:textbox>
          </v:shape>
        </w:pict>
      </w:r>
      <w:r>
        <w:rPr>
          <w:noProof/>
          <w:lang w:eastAsia="ru-RU"/>
        </w:rPr>
        <w:pict>
          <v:shape id="Поле 289" o:spid="_x0000_s1274" type="#_x0000_t202" style="position:absolute;margin-left:254.8pt;margin-top:174.15pt;width:36pt;height:36pt;z-index:251774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8" o:spid="_x0000_s1275" type="#_x0000_t202" style="position:absolute;margin-left:302.6pt;margin-top:174.3pt;width:36pt;height:36pt;z-index:251773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90" o:spid="_x0000_s1276" type="#_x0000_t202" style="position:absolute;margin-left:208.8pt;margin-top:174.05pt;width:36pt;height:36pt;z-index:251775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91" o:spid="_x0000_s1277" type="#_x0000_t202" style="position:absolute;margin-left:163.75pt;margin-top:175.25pt;width:36pt;height:36pt;z-index:251776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92" o:spid="_x0000_s1278" type="#_x0000_t202" style="position:absolute;margin-left:120.6pt;margin-top:174.65pt;width:36pt;height:36pt;z-index:251777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0" o:spid="_x0000_s1279" type="#_x0000_t202" style="position:absolute;margin-left:345.5pt;margin-top:121.8pt;width:36pt;height:36pt;z-index:251765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2" o:spid="_x0000_s1280" type="#_x0000_t202" style="position:absolute;margin-left:301.7pt;margin-top:121.5pt;width:36pt;height:36pt;z-index:251767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4" o:spid="_x0000_s1281" type="#_x0000_t202" style="position:absolute;margin-left:167.5pt;margin-top:124.8pt;width:36pt;height:36pt;z-index:251769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5" o:spid="_x0000_s1282" type="#_x0000_t202" style="position:absolute;margin-left:121.35pt;margin-top:124.95pt;width:36pt;height:36pt;z-index:251770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86" o:spid="_x0000_s1283" type="#_x0000_t202" style="position:absolute;margin-left:74pt;margin-top:124.3pt;width:36pt;height:36pt;z-index:251771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7" o:spid="_x0000_s1284" type="#_x0000_t202" style="position:absolute;margin-left:345.65pt;margin-top:74.75pt;width:36pt;height:36pt;z-index:251762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6" o:spid="_x0000_s1285" type="#_x0000_t202" style="position:absolute;margin-left:301pt;margin-top:75.5pt;width:36pt;height:36pt;z-index:251761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5" o:spid="_x0000_s1286" type="#_x0000_t202" style="position:absolute;margin-left:256.3pt;margin-top:75.7pt;width:36pt;height:36pt;z-index:251760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4" o:spid="_x0000_s1287" type="#_x0000_t202" style="position:absolute;margin-left:211.6pt;margin-top:74.45pt;width:36pt;height:36pt;z-index:251759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3" o:spid="_x0000_s1288" type="#_x0000_t202" style="position:absolute;margin-left:166.9pt;margin-top:75.05pt;width:36pt;height:36pt;z-index:251758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8" o:spid="_x0000_s1289" type="#_x0000_t202" style="position:absolute;margin-left:122.3pt;margin-top:75.4pt;width:36pt;height:36pt;z-index:251763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9" o:spid="_x0000_s1290" type="#_x0000_t202" style="position:absolute;margin-left:74.95pt;margin-top:74.8pt;width:36pt;height:36pt;z-index:251764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65" o:spid="_x0000_s1291" type="#_x0000_t202" style="position:absolute;margin-left:381.95pt;margin-top:29.7pt;width:36pt;height:36pt;z-index:251749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66" o:spid="_x0000_s1292" type="#_x0000_t202" style="position:absolute;margin-left:337.85pt;margin-top:29.1pt;width:36pt;height:36pt;z-index:251750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67" o:spid="_x0000_s1293" type="#_x0000_t202" style="position:absolute;margin-left:296.55pt;margin-top:28.95pt;width:36pt;height:36pt;z-index:251751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68" o:spid="_x0000_s1294" type="#_x0000_t202" style="position:absolute;margin-left:255.25pt;margin-top:28.8pt;width:36pt;height:36pt;z-index:251752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0" o:spid="_x0000_s1295" type="#_x0000_t202" style="position:absolute;margin-left:167.2pt;margin-top:27.2pt;width:36pt;height:36pt;z-index:251755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1" o:spid="_x0000_s1296" type="#_x0000_t202" style="position:absolute;margin-left:122.15pt;margin-top:26.6pt;width:36pt;height:36pt;z-index:251756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72" o:spid="_x0000_s1297" type="#_x0000_t202" style="position:absolute;margin-left:75.6pt;margin-top:25.4pt;width:36pt;height:36pt;z-index:251757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" strokecolor="purple" strokeweight="2pt">
            <v:textbox>
              <w:txbxContent>
                <w:p w:rsidR="00147CB7" w:rsidRDefault="00147CB7" w:rsidP="00A254D9"/>
              </w:txbxContent>
            </v:textbox>
          </v:shape>
        </w:pict>
      </w:r>
      <w:r>
        <w:rPr>
          <w:noProof/>
          <w:lang w:eastAsia="ru-RU"/>
        </w:rPr>
        <w:pict>
          <v:shape id="Поле 233" o:spid="_x0000_s1298" type="#_x0000_t202" style="position:absolute;margin-left:22pt;margin-top:228.6pt;width:36pt;height:36pt;z-index:251717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234" o:spid="_x0000_s1299" type="#_x0000_t202" style="position:absolute;margin-left:22pt;margin-top:174.35pt;width:36pt;height:36pt;z-index:251718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7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236" o:spid="_x0000_s1300" type="#_x0000_t202" style="position:absolute;margin-left:22pt;margin-top:124.8pt;width:36pt;height:36pt;z-index:251720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237" o:spid="_x0000_s1301" type="#_x0000_t202" style="position:absolute;margin-left:22pt;margin-top:75.25pt;width:36pt;height:36pt;z-index:251721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238" o:spid="_x0000_s1302" type="#_x0000_t202" style="position:absolute;margin-left:22pt;margin-top:23.85pt;width:36pt;height:36pt;z-index:251722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">
            <v:textbox>
              <w:txbxContent>
                <w:p w:rsidR="00147CB7" w:rsidRPr="00E70977" w:rsidRDefault="00147CB7" w:rsidP="00E70977">
                  <w:pPr>
                    <w:jc w:val="center"/>
                    <w:rPr>
                      <w:b/>
                      <w:color w:val="0000FF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4</w:t>
                  </w:r>
                </w:p>
              </w:txbxContent>
            </v:textbox>
          </v:shape>
        </w:pict>
      </w:r>
    </w:p>
    <w:p w:rsidR="00147CB7" w:rsidRPr="008527AA" w:rsidRDefault="00147CB7" w:rsidP="00711479">
      <w:p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56"/>
        </w:rPr>
        <w:t>О</w:t>
      </w:r>
      <w:r w:rsidRPr="008527AA">
        <w:rPr>
          <w:rFonts w:ascii="Century Gothic" w:hAnsi="Century Gothic"/>
          <w:b/>
          <w:color w:val="002060"/>
          <w:sz w:val="48"/>
        </w:rPr>
        <w:t>ТВЕТЫ НА КРОСС</w:t>
      </w:r>
      <w:r>
        <w:rPr>
          <w:rFonts w:ascii="Century Gothic" w:hAnsi="Century Gothic"/>
          <w:b/>
          <w:color w:val="002060"/>
          <w:sz w:val="48"/>
        </w:rPr>
        <w:t>В</w:t>
      </w:r>
      <w:r w:rsidRPr="008527AA">
        <w:rPr>
          <w:rFonts w:ascii="Century Gothic" w:hAnsi="Century Gothic"/>
          <w:b/>
          <w:color w:val="002060"/>
          <w:sz w:val="48"/>
        </w:rPr>
        <w:t xml:space="preserve">ОРД «Транспорт»: 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ЛО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>ДКА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САМОЛЁТ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МАШИ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>НА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ВЕРТОЛЁТ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ПАРОХО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>Д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ГРУЗОВИ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>К</w:t>
      </w:r>
    </w:p>
    <w:p w:rsidR="00147CB7" w:rsidRPr="008527AA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ТРА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>КТОР</w:t>
      </w:r>
    </w:p>
    <w:p w:rsidR="00147CB7" w:rsidRDefault="00147CB7" w:rsidP="00D56D6C">
      <w:pPr>
        <w:pStyle w:val="ListParagraph"/>
        <w:numPr>
          <w:ilvl w:val="0"/>
          <w:numId w:val="6"/>
        </w:numPr>
        <w:rPr>
          <w:rFonts w:ascii="Century Gothic" w:hAnsi="Century Gothic"/>
          <w:b/>
          <w:color w:val="002060"/>
          <w:sz w:val="48"/>
        </w:rPr>
      </w:pPr>
      <w:r w:rsidRPr="008527AA">
        <w:rPr>
          <w:rFonts w:ascii="Century Gothic" w:hAnsi="Century Gothic"/>
          <w:b/>
          <w:color w:val="002060"/>
          <w:sz w:val="48"/>
        </w:rPr>
        <w:t>АВТО</w:t>
      </w:r>
      <w:r>
        <w:rPr>
          <w:rFonts w:ascii="Arial" w:hAnsi="Arial" w:cs="Arial"/>
          <w:b/>
          <w:color w:val="002060"/>
          <w:sz w:val="48"/>
          <w:lang w:val="vi-VN"/>
        </w:rPr>
        <w:t>́</w:t>
      </w:r>
      <w:r w:rsidRPr="008527AA">
        <w:rPr>
          <w:rFonts w:ascii="Century Gothic" w:hAnsi="Century Gothic"/>
          <w:b/>
          <w:color w:val="002060"/>
          <w:sz w:val="48"/>
        </w:rPr>
        <w:t xml:space="preserve">БУС </w:t>
      </w:r>
    </w:p>
    <w:p w:rsidR="00147CB7" w:rsidRPr="008527AA" w:rsidRDefault="00147CB7" w:rsidP="008527AA">
      <w:pPr>
        <w:pStyle w:val="ListParagraph"/>
        <w:ind w:left="1080"/>
        <w:rPr>
          <w:rFonts w:ascii="Century Gothic" w:hAnsi="Century Gothic"/>
          <w:b/>
          <w:color w:val="002060"/>
          <w:sz w:val="48"/>
        </w:rPr>
      </w:pPr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p w:rsidR="00147CB7" w:rsidRPr="008527AA" w:rsidRDefault="00147CB7" w:rsidP="00545181">
      <w:pPr>
        <w:jc w:val="center"/>
        <w:rPr>
          <w:b/>
          <w:color w:val="0000CC"/>
          <w:sz w:val="32"/>
        </w:rPr>
      </w:pPr>
      <w:r w:rsidRPr="008527AA">
        <w:rPr>
          <w:b/>
          <w:color w:val="0000CC"/>
          <w:sz w:val="32"/>
        </w:rPr>
        <w:t>Интернет-ресурсы</w:t>
      </w:r>
      <w:r>
        <w:rPr>
          <w:b/>
          <w:color w:val="0000CC"/>
          <w:sz w:val="32"/>
        </w:rPr>
        <w:t>:</w:t>
      </w:r>
    </w:p>
    <w:p w:rsidR="00147CB7" w:rsidRDefault="00147CB7" w:rsidP="00711479"/>
    <w:p w:rsidR="00147CB7" w:rsidRDefault="00147CB7" w:rsidP="00711479">
      <w:hyperlink r:id="rId71" w:history="1">
        <w:r w:rsidRPr="003C4E63">
          <w:rPr>
            <w:rStyle w:val="Hyperlink"/>
          </w:rPr>
          <w:t>https://go.imgsmail.ru/imgpreview?key=471e58db78f6f901&amp;mb=imgdb_preview_exp</w:t>
        </w:r>
      </w:hyperlink>
    </w:p>
    <w:p w:rsidR="00147CB7" w:rsidRDefault="00147CB7" w:rsidP="00711479">
      <w:hyperlink r:id="rId72" w:history="1">
        <w:r w:rsidRPr="003C4E63">
          <w:rPr>
            <w:rStyle w:val="Hyperlink"/>
          </w:rPr>
          <w:t>https://go.imgsmail.ru/imgpreview?key=7eb4e903e70087f6&amp;mb=imgdb_preview_exp</w:t>
        </w:r>
      </w:hyperlink>
    </w:p>
    <w:p w:rsidR="00147CB7" w:rsidRDefault="00147CB7" w:rsidP="00711479">
      <w:hyperlink r:id="rId73" w:history="1">
        <w:r w:rsidRPr="003C4E63">
          <w:rPr>
            <w:rStyle w:val="Hyperlink"/>
          </w:rPr>
          <w:t>https://i.ytimg.com/vi/_rx9EOjSCGM/maxresdefault.jpg</w:t>
        </w:r>
      </w:hyperlink>
    </w:p>
    <w:p w:rsidR="00147CB7" w:rsidRDefault="00147CB7" w:rsidP="00711479">
      <w:hyperlink r:id="rId74" w:history="1">
        <w:r w:rsidRPr="003C4E63">
          <w:rPr>
            <w:rStyle w:val="Hyperlink"/>
          </w:rPr>
          <w:t>https://go.imgsmail.ru/imgpreview?key=2c92ebfbb971d0e9&amp;mb=imgdb_preview_exp</w:t>
        </w:r>
      </w:hyperlink>
    </w:p>
    <w:p w:rsidR="00147CB7" w:rsidRDefault="00147CB7" w:rsidP="00711479">
      <w:hyperlink r:id="rId75" w:history="1">
        <w:r w:rsidRPr="003C4E63">
          <w:rPr>
            <w:rStyle w:val="Hyperlink"/>
          </w:rPr>
          <w:t>https://youtubeforkids.ru/wp-content/uploads/2016/07/doktor-mashinkova-multik-pro-tra.jpg</w:t>
        </w:r>
      </w:hyperlink>
    </w:p>
    <w:p w:rsidR="00147CB7" w:rsidRDefault="00147CB7" w:rsidP="00711479">
      <w:hyperlink r:id="rId76" w:history="1">
        <w:r w:rsidRPr="003C4E63">
          <w:rPr>
            <w:rStyle w:val="Hyperlink"/>
          </w:rPr>
          <w:t>https://detskie-stihi.com/wp-content/uploads/2017/07/parohod.jpg</w:t>
        </w:r>
      </w:hyperlink>
    </w:p>
    <w:p w:rsidR="00147CB7" w:rsidRDefault="00147CB7" w:rsidP="00711479">
      <w:hyperlink r:id="rId77" w:history="1">
        <w:r w:rsidRPr="003C4E63">
          <w:rPr>
            <w:rStyle w:val="Hyperlink"/>
          </w:rPr>
          <w:t>http://3.bp.blogspot.com/_XuTQI-8Rm2M/TQnil0cG-1I/AAAAAAAAFgc/fA44kZXnLBk/s1600/%25D0%25BB%25D0%25BE%25D0%25B4%25D0%25BA%25D0%25B0.jpg</w:t>
        </w:r>
      </w:hyperlink>
    </w:p>
    <w:p w:rsidR="00147CB7" w:rsidRDefault="00147CB7" w:rsidP="00711479">
      <w:hyperlink r:id="rId78" w:history="1">
        <w:r w:rsidRPr="00807D49">
          <w:rPr>
            <w:rStyle w:val="Hyperlink"/>
          </w:rPr>
          <w:t>https://yandex.ru/images/search?rpt=imageview&amp;url=https%3A%2F%2Favatars.mds.yandex.net%2Fget-images-cbir%2F471248%2FSKHHAo-ZDjKgJ1MqXWOGUg9772%2Forig&amp;cbir_id=471248%2FSKHHAo-ZDjKgJ1MqXWOGUg9772</w:t>
        </w:r>
      </w:hyperlink>
    </w:p>
    <w:p w:rsidR="00147CB7" w:rsidRDefault="00147CB7" w:rsidP="00711479">
      <w:hyperlink r:id="rId79" w:history="1">
        <w:r w:rsidRPr="00807D49">
          <w:rPr>
            <w:rStyle w:val="Hyperlink"/>
          </w:rPr>
          <w:t>https://yandex.ru/images/search?rpt=imageview&amp;url=https%3A%2F%2Favatars.mds.yandex.net%2Fget-images-cbir%2F1776207%2FksRqbeMqdcjxDaa5tRmQZw4832%2Forig&amp;cbir_id=1776207%2FksRqbeMqdcjxDaa5tRmQZw4832</w:t>
        </w:r>
      </w:hyperlink>
    </w:p>
    <w:p w:rsidR="00147CB7" w:rsidRDefault="00147CB7" w:rsidP="00711479">
      <w:hyperlink r:id="rId80" w:history="1">
        <w:r w:rsidRPr="00807D49">
          <w:rPr>
            <w:rStyle w:val="Hyperlink"/>
          </w:rPr>
          <w:t>https://yandex.ru/images/search?text=%D0%B2%D0%BE%D0%B4%D0%BD%D1%8B%D0%B9%20%D1%82%D1%80%D0%B0%D0%BD%D1%81%D0%BF%D0%BE%D1%80%D1%82%20%D0%BA%D0%B0%D1%80%D1%82%D0%B8%D0%BD%D0%BA%D0%B8%20%D0%B4%D0%BB%D1%8F%20%D0%B4%D0%B5%D1%82%D0%B5%D0%B9&amp;pos=6&amp;img_url=https%3A%2F%2Fds04.infourok.ru%2Fuploads%2Fex%2F0d97%2F00194e6e-739c2db3%2Fimg4.jpg&amp;rpt=simage</w:t>
        </w:r>
      </w:hyperlink>
    </w:p>
    <w:p w:rsidR="00147CB7" w:rsidRDefault="00147CB7" w:rsidP="00711479">
      <w:hyperlink r:id="rId81" w:history="1">
        <w:r w:rsidRPr="00807D49">
          <w:rPr>
            <w:rStyle w:val="Hyperlink"/>
          </w:rPr>
          <w:t>https://yandex.ru/images/search?text=%D0%B2%D0%BE%D0%B7%D0%B4%D1%83%D1%88%D0%BD%D1%8B%D0%B9%20%D1%82%D1%80%D0%B0%D0%BD%D1%81%D0%BF%D0%BE%D1%80%D1%82%20%D0%BA%D0%B0%D1%80%D1%82%D0%B8%D0%BD%D0%BA%D0%B8%20%D0%B4%D0%BB%D1%8F%20%D0%B4%D0%B5%D1%82%D0%B5%D0%B9&amp;pos=31&amp;img_url=https%3A%2F%2Fds05.infourok.ru%2Fuploads%2Fex%2F0f5d%2F0010ff4c-f29e0304%2Fimg7.jpg&amp;rpt=simage</w:t>
        </w:r>
      </w:hyperlink>
    </w:p>
    <w:p w:rsidR="00147CB7" w:rsidRDefault="00147CB7" w:rsidP="00711479">
      <w:hyperlink r:id="rId82" w:history="1">
        <w:r w:rsidRPr="00807D49">
          <w:rPr>
            <w:rStyle w:val="Hyperlink"/>
          </w:rPr>
          <w:t>https://yandex.ru/images/search?text=%D0%BD%D0%B0%D0%B7%D0%B5%D0%BC%D0%BD%D1%8B%D0%B9%20%20%D1%82%D1%80%D0%B0%D0%BD%D1%81%D0%BF%D0%BE%D1%80%D1%82%20%D0%BA%D0%B0%D1%80%D1%82%D0%B8%D0%BD%D0%BA%D0%B8%20%D0%B4%D0%BB%D1%8F%20%D0%B4%D0%B5%D1%82%D0%B5%D0%B9&amp;pos=13&amp;img_url=https%3A%2F%2Fds02.infourok.ru%2Fuploads%2Fex%2F0a38%2F00047707-a60fe4e7%2Fimg1.jpg&amp;rpt=simage</w:t>
        </w:r>
      </w:hyperlink>
    </w:p>
    <w:p w:rsidR="00147CB7" w:rsidRDefault="00147CB7" w:rsidP="00711479"/>
    <w:p w:rsidR="00147CB7" w:rsidRDefault="00147CB7" w:rsidP="00711479">
      <w:hyperlink r:id="rId83" w:history="1">
        <w:r w:rsidRPr="00807D49">
          <w:rPr>
            <w:rStyle w:val="Hyperlink"/>
          </w:rPr>
          <w:t>https://yandex.ru/images/search?text=%D0%BD%D0%B0%D0%B7%D0%B5%D0%BC%D0%BD%D1%8B%D0%B9%20%D1%82%D1%80%D0%B0%D0%BD%D1%81%D0%BF%D0%BE%D1%80%D1%82%20%D0%BA%D0%B0%D1%80%D1%82%D0%B8%D0%BD%D0%BA%D0%B8%20%D0%B4%D0%BB%D1%8F%20%D0%B4%D0%B5%D1%82%D0%B5%D0%B9%20%D0%B2%D0%B5%D0%BB%D0%BE%D1%81%D0%B8%D0%BF%D0%B5%D0%B4&amp;pos=15&amp;img_url=https%3A%2F%2Fic.pics.livejournal.com%2Fsibillina_ru%2F47721733%2F6988%2F6988_1000.jpg&amp;rpt=simage</w:t>
        </w:r>
      </w:hyperlink>
    </w:p>
    <w:p w:rsidR="00147CB7" w:rsidRDefault="00147CB7" w:rsidP="00711479">
      <w:hyperlink r:id="rId84" w:history="1">
        <w:r w:rsidRPr="00807D49">
          <w:rPr>
            <w:rStyle w:val="Hyperlink"/>
          </w:rPr>
          <w:t>https://yandex.ru/images/search?text=%D0%B2%D0%BE%D0%B7%D0%B4%D1%83%D1%88%D0%BD%D1%8B%D0%B9%20%D1%88%D0%B0%D1%80%20%D1%82%D1%80%D0%B0%D0%BD%D1%81%D0%BF%D0%BE%D1%80%D1%82%20%D0%BA%D0%B0%D1%80%D1%82%D0%B8%D0%BD%D0%BA%D0%B8%20%D0%B4%D0%BB%D1%8F%20%D0%B4%D0%B5%D1%82%D0%B5%D0%B9&amp;pos=0&amp;img_url=https%3A%2F%2Fwebstockreview.net%2Fimages%2Fgas-clipart-uses-air-4.png&amp;rpt=simage</w:t>
        </w:r>
      </w:hyperlink>
    </w:p>
    <w:p w:rsidR="00147CB7" w:rsidRDefault="00147CB7" w:rsidP="00711479">
      <w:hyperlink r:id="rId85" w:history="1">
        <w:r w:rsidRPr="00807D49">
          <w:rPr>
            <w:rStyle w:val="Hyperlink"/>
          </w:rPr>
          <w:t>https://yandex.ru/images/search?text=%D0%B2%D0%BE%D0%B7%D0%B4%D1%83%D1%88%D0%BD%D1%8B%D0%B9%20%D1%82%D1%80%D0%B0%D0%BD%D1%81%D0%BF%D0%BE%D1%80%D1%82%20%D0%BA%D0%B0%D1%80%D1%82%D0%B8%D0%BD%D0%BA%D0%B8%20%D0%B4%D0%BB%D1%8F%20%D0%B4%D0%B5%D1%82%D0%B5%D0%B9%20%D1%81%D0%B0%D0%BC%D0%BE%D0%BB%D0%B5%D1%82%20&amp;pos=38&amp;img_url=https%3A%2F%2Fthumbs.dreamstime.com%2Fz%2F%25D0%25B0%25D1%258D%25D1%2580%25D0%25BE%25D0%25BF-%25D0%25B0%25D0%25BD-31338687.jpg&amp;rpt=simage</w:t>
        </w:r>
      </w:hyperlink>
    </w:p>
    <w:p w:rsidR="00147CB7" w:rsidRDefault="00147CB7" w:rsidP="00711479">
      <w:hyperlink r:id="rId86" w:history="1">
        <w:r w:rsidRPr="00807D49">
          <w:rPr>
            <w:rStyle w:val="Hyperlink"/>
          </w:rPr>
          <w:t>https://yandex.ru/images/search?text=%D0%B2%D0%BE%D0%B7%D0%B4%D1%83%D1%88%D0%BD%D1%8B%D0%B9%20%D1%82%D1%80%D0%B0%D0%BD%D1%81%D0%BF%D0%BE%D1%80%D1%82%20%D0%BA%D0%B0%D1%80%D1%82%D0%B8%D0%BD%D0%BA%D0%B8%20%D0%B4%D0%BB%D1%8F%20%D0%B4%D0%B5%D1%82%D0%B5%D0%B9%20%D1%81%D0%B0%D0%BC%D0%BE%D0%BB%D0%B5%D1%82&amp;pos=63&amp;p=1&amp;img_url=https%3A%2F%2Fpapik.pro%2Fuploads%2Fposts%2F2021-01%2F1611373920_27-p-vertolet-detskii-risunok-27.jpg&amp;rpt=simage</w:t>
        </w:r>
      </w:hyperlink>
    </w:p>
    <w:p w:rsidR="00147CB7" w:rsidRDefault="00147CB7" w:rsidP="00711479">
      <w:hyperlink r:id="rId87" w:history="1">
        <w:r w:rsidRPr="00807D49">
          <w:rPr>
            <w:rStyle w:val="Hyperlink"/>
          </w:rPr>
          <w:t>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os=145&amp;p=3&amp;img_url=https%3A%2F%2Fi.ya-webdesign.com%2Fimages%2Fsailboat-clipart-water-transportation-10.jpg&amp;rpt=simage&amp;rlt_url=https%3A%2F%2Fimg2.freepng.ru%2F20180304%2Fkbe%2Fkisspng-water-transportation-clip-art-transportation-mari-cartoon-ship-5a9bb4eeaae2e4.5683557615201538387.jpg&amp;ogl_url=https%3A%2F%2Fi.ya-webdesign.com%2Fimages%2Fsailboat-clipart-water-transportation-10.jpg</w:t>
        </w:r>
      </w:hyperlink>
    </w:p>
    <w:p w:rsidR="00147CB7" w:rsidRDefault="00147CB7" w:rsidP="00711479"/>
    <w:p w:rsidR="00147CB7" w:rsidRDefault="00147CB7" w:rsidP="00711479">
      <w:pPr>
        <w:rPr>
          <w:rStyle w:val="Hyperlink"/>
        </w:rPr>
      </w:pPr>
      <w:hyperlink r:id="rId88" w:history="1">
        <w:r w:rsidRPr="00807D49">
          <w:rPr>
            <w:rStyle w:val="Hyperlink"/>
          </w:rPr>
          <w:t>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os=145&amp;p=3&amp;img_url=https%3A%2F%2Fi.ya-webdesign.com%2Fimages%2Fsailboat-clipart-water-transportation-10.jpg&amp;rpt=simage&amp;rlt_url=https%3A%2F%2Fstatic4.depositphotos.com%2F1000324%2F318%2Fv%2F950%2Fdepositphotos_3189852-stock-illustration-yacht-front-view.jpg&amp;ogl_url=https%3A%2F%2Fi.ya-webdesign.com%2Fimages%2Fsailboat-clipart-water-transportation-10.jpg</w:t>
        </w:r>
      </w:hyperlink>
    </w:p>
    <w:p w:rsidR="00147CB7" w:rsidRDefault="00147CB7" w:rsidP="00711479"/>
    <w:p w:rsidR="00147CB7" w:rsidRDefault="00147CB7" w:rsidP="00711479">
      <w:hyperlink r:id="rId89" w:history="1">
        <w:r w:rsidRPr="00807D49">
          <w:rPr>
            <w:rStyle w:val="Hyperlink"/>
          </w:rPr>
          <w:t>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=8&amp;pos=332&amp;img_url=https%3A%2F%2Flinclipart.com%2Fimages%2Fbt%2Fcute-submarine-clipart.png&amp;rpt=simage</w:t>
        </w:r>
      </w:hyperlink>
    </w:p>
    <w:p w:rsidR="00147CB7" w:rsidRDefault="00147CB7" w:rsidP="00711479"/>
    <w:p w:rsidR="00147CB7" w:rsidRDefault="00147CB7" w:rsidP="00711479"/>
    <w:p w:rsidR="00147CB7" w:rsidRDefault="00147CB7" w:rsidP="00711479"/>
    <w:p w:rsidR="00147CB7" w:rsidRDefault="00147CB7" w:rsidP="00711479"/>
    <w:sectPr w:rsidR="00147CB7" w:rsidSect="009B47FA">
      <w:pgSz w:w="11906" w:h="16838"/>
      <w:pgMar w:top="567" w:right="851" w:bottom="709" w:left="709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7CB7" w:rsidRDefault="00147CB7" w:rsidP="00A43406">
      <w:pPr>
        <w:spacing w:after="0" w:line="240" w:lineRule="auto"/>
      </w:pPr>
      <w:r>
        <w:separator/>
      </w:r>
    </w:p>
  </w:endnote>
  <w:endnote w:type="continuationSeparator" w:id="1">
    <w:p w:rsidR="00147CB7" w:rsidRDefault="00147CB7" w:rsidP="00A43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7CB7" w:rsidRDefault="00147CB7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7CB7" w:rsidRDefault="00147CB7" w:rsidP="00A43406">
      <w:pPr>
        <w:spacing w:after="0" w:line="240" w:lineRule="auto"/>
      </w:pPr>
      <w:r>
        <w:separator/>
      </w:r>
    </w:p>
  </w:footnote>
  <w:footnote w:type="continuationSeparator" w:id="1">
    <w:p w:rsidR="00147CB7" w:rsidRDefault="00147CB7" w:rsidP="00A434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66E50"/>
    <w:multiLevelType w:val="hybridMultilevel"/>
    <w:tmpl w:val="886287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F04B6E"/>
    <w:multiLevelType w:val="hybridMultilevel"/>
    <w:tmpl w:val="8574115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9E709AA"/>
    <w:multiLevelType w:val="hybridMultilevel"/>
    <w:tmpl w:val="DC68FB6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56055324"/>
    <w:multiLevelType w:val="hybridMultilevel"/>
    <w:tmpl w:val="AEE0330C"/>
    <w:lvl w:ilvl="0" w:tplc="99B2AE28">
      <w:start w:val="1"/>
      <w:numFmt w:val="decimal"/>
      <w:lvlText w:val="%1."/>
      <w:lvlJc w:val="left"/>
      <w:pPr>
        <w:ind w:left="1800" w:hanging="1440"/>
      </w:pPr>
      <w:rPr>
        <w:rFonts w:ascii="Calibri" w:hAnsi="Calibri" w:cs="Times New Roman" w:hint="default"/>
        <w:sz w:val="4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F1F69A3"/>
    <w:multiLevelType w:val="hybridMultilevel"/>
    <w:tmpl w:val="80E6618A"/>
    <w:lvl w:ilvl="0" w:tplc="623605DE">
      <w:start w:val="1"/>
      <w:numFmt w:val="decimal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7516175"/>
    <w:multiLevelType w:val="hybridMultilevel"/>
    <w:tmpl w:val="935E1A5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021E8"/>
    <w:rsid w:val="00040D98"/>
    <w:rsid w:val="000745F5"/>
    <w:rsid w:val="000B35D2"/>
    <w:rsid w:val="000B48C8"/>
    <w:rsid w:val="000C643C"/>
    <w:rsid w:val="00147CB7"/>
    <w:rsid w:val="00191B5A"/>
    <w:rsid w:val="00317FFB"/>
    <w:rsid w:val="003340D6"/>
    <w:rsid w:val="00395923"/>
    <w:rsid w:val="003B123D"/>
    <w:rsid w:val="003C4E63"/>
    <w:rsid w:val="003D1BEB"/>
    <w:rsid w:val="005021E8"/>
    <w:rsid w:val="00513D2F"/>
    <w:rsid w:val="00543567"/>
    <w:rsid w:val="00545181"/>
    <w:rsid w:val="005D5D5B"/>
    <w:rsid w:val="00620F54"/>
    <w:rsid w:val="006D1904"/>
    <w:rsid w:val="00700E3B"/>
    <w:rsid w:val="00711479"/>
    <w:rsid w:val="007D797C"/>
    <w:rsid w:val="00807D49"/>
    <w:rsid w:val="0082239F"/>
    <w:rsid w:val="008327F5"/>
    <w:rsid w:val="008429E8"/>
    <w:rsid w:val="008527AA"/>
    <w:rsid w:val="008B7EEF"/>
    <w:rsid w:val="008E44A1"/>
    <w:rsid w:val="008F7510"/>
    <w:rsid w:val="00916919"/>
    <w:rsid w:val="00930E66"/>
    <w:rsid w:val="00996676"/>
    <w:rsid w:val="009B47FA"/>
    <w:rsid w:val="00A254D9"/>
    <w:rsid w:val="00A43406"/>
    <w:rsid w:val="00A70755"/>
    <w:rsid w:val="00A733F5"/>
    <w:rsid w:val="00AD4F4F"/>
    <w:rsid w:val="00B0578E"/>
    <w:rsid w:val="00B20B51"/>
    <w:rsid w:val="00B74096"/>
    <w:rsid w:val="00B76B2E"/>
    <w:rsid w:val="00BC53E2"/>
    <w:rsid w:val="00C810E5"/>
    <w:rsid w:val="00C85C23"/>
    <w:rsid w:val="00D4225C"/>
    <w:rsid w:val="00D56D6C"/>
    <w:rsid w:val="00D60BD6"/>
    <w:rsid w:val="00D727C6"/>
    <w:rsid w:val="00E653EC"/>
    <w:rsid w:val="00E70977"/>
    <w:rsid w:val="00E90499"/>
    <w:rsid w:val="00EB20B7"/>
    <w:rsid w:val="00F005B9"/>
    <w:rsid w:val="00F118AA"/>
    <w:rsid w:val="00F3410F"/>
    <w:rsid w:val="00F72C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1479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7114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3">
    <w:name w:val="c3"/>
    <w:basedOn w:val="Normal"/>
    <w:uiPriority w:val="99"/>
    <w:rsid w:val="007114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DefaultParagraphFont"/>
    <w:uiPriority w:val="99"/>
    <w:rsid w:val="00711479"/>
    <w:rPr>
      <w:rFonts w:cs="Times New Roman"/>
    </w:rPr>
  </w:style>
  <w:style w:type="character" w:customStyle="1" w:styleId="c14">
    <w:name w:val="c14"/>
    <w:basedOn w:val="DefaultParagraphFont"/>
    <w:uiPriority w:val="99"/>
    <w:rsid w:val="00711479"/>
    <w:rPr>
      <w:rFonts w:cs="Times New Roman"/>
    </w:rPr>
  </w:style>
  <w:style w:type="paragraph" w:styleId="ListParagraph">
    <w:name w:val="List Paragraph"/>
    <w:basedOn w:val="Normal"/>
    <w:uiPriority w:val="99"/>
    <w:qFormat/>
    <w:rsid w:val="00711479"/>
    <w:pPr>
      <w:ind w:left="720"/>
      <w:contextualSpacing/>
    </w:pPr>
  </w:style>
  <w:style w:type="table" w:styleId="TableGrid">
    <w:name w:val="Table Grid"/>
    <w:basedOn w:val="TableNormal"/>
    <w:uiPriority w:val="99"/>
    <w:rsid w:val="00C810E5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C810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810E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395923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B20B51"/>
    <w:rPr>
      <w:rFonts w:cs="Times New Roman"/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jpe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png"/><Relationship Id="rId63" Type="http://schemas.openxmlformats.org/officeDocument/2006/relationships/image" Target="media/image56.jpeg"/><Relationship Id="rId68" Type="http://schemas.openxmlformats.org/officeDocument/2006/relationships/image" Target="media/image61.png"/><Relationship Id="rId76" Type="http://schemas.openxmlformats.org/officeDocument/2006/relationships/hyperlink" Target="https://detskie-stihi.com/wp-content/uploads/2017/07/parohod.jpg" TargetMode="External"/><Relationship Id="rId84" Type="http://schemas.openxmlformats.org/officeDocument/2006/relationships/hyperlink" Target="https://yandex.ru/images/search?text=%D0%B2%D0%BE%D0%B7%D0%B4%D1%83%D1%88%D0%BD%D1%8B%D0%B9%20%D1%88%D0%B0%D1%80%20%D1%82%D1%80%D0%B0%D0%BD%D1%81%D0%BF%D0%BE%D1%80%D1%82%20%D0%BA%D0%B0%D1%80%D1%82%D0%B8%D0%BD%D0%BA%D0%B8%20%D0%B4%D0%BB%D1%8F%20%D0%B4%D0%B5%D1%82%D0%B5%D0%B9&amp;pos=0&amp;img_url=https%3A%2F%2Fwebstockreview.net%2Fimages%2Fgas-clipart-uses-air-4.png&amp;rpt=simage" TargetMode="External"/><Relationship Id="rId89" Type="http://schemas.openxmlformats.org/officeDocument/2006/relationships/hyperlink" Target="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=8&amp;pos=332&amp;img_url=https%3A%2F%2Flinclipart.com%2Fimages%2Fbt%2Fcute-submarine-clipart.png&amp;rpt=simage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s://go.imgsmail.ru/imgpreview?key=471e58db78f6f901&amp;mb=imgdb_preview_exp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footer" Target="footer1.xml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hyperlink" Target="https://go.imgsmail.ru/imgpreview?key=2c92ebfbb971d0e9&amp;mb=imgdb_preview_exp" TargetMode="External"/><Relationship Id="rId79" Type="http://schemas.openxmlformats.org/officeDocument/2006/relationships/hyperlink" Target="https://yandex.ru/images/search?rpt=imageview&amp;url=https%3A%2F%2Favatars.mds.yandex.net%2Fget-images-cbir%2F1776207%2FksRqbeMqdcjxDaa5tRmQZw4832%2Forig&amp;cbir_id=1776207%2FksRqbeMqdcjxDaa5tRmQZw4832" TargetMode="External"/><Relationship Id="rId87" Type="http://schemas.openxmlformats.org/officeDocument/2006/relationships/hyperlink" Target="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os=145&amp;p=3&amp;img_url=https%3A%2F%2Fi.ya-webdesign.com%2Fimages%2Fsailboat-clipart-water-transportation-10.jpg&amp;rpt=simage&amp;rlt_url=https%3A%2F%2Fimg2.freepng.ru%2F20180304%2Fkbe%2Fkisspng-water-transportation-clip-art-transportation-mari-cartoon-ship-5a9bb4eeaae2e4.5683557615201538387.jpg&amp;ogl_url=https%3A%2F%2Fi.ya-webdesign.com%2Fimages%2Fsailboat-clipart-water-transportation-10.jpg" TargetMode="External"/><Relationship Id="rId5" Type="http://schemas.openxmlformats.org/officeDocument/2006/relationships/footnotes" Target="footnotes.xml"/><Relationship Id="rId61" Type="http://schemas.openxmlformats.org/officeDocument/2006/relationships/image" Target="media/image54.png"/><Relationship Id="rId82" Type="http://schemas.openxmlformats.org/officeDocument/2006/relationships/hyperlink" Target="https://yandex.ru/images/search?text=%D0%BD%D0%B0%D0%B7%D0%B5%D0%BC%D0%BD%D1%8B%D0%B9%20%20%D1%82%D1%80%D0%B0%D0%BD%D1%81%D0%BF%D0%BE%D1%80%D1%82%20%D0%BA%D0%B0%D1%80%D1%82%D0%B8%D0%BD%D0%BA%D0%B8%20%D0%B4%D0%BB%D1%8F%20%D0%B4%D0%B5%D1%82%D0%B5%D0%B9&amp;pos=13&amp;img_url=https%3A%2F%2Fds02.infourok.ru%2Fuploads%2Fex%2F0a38%2F00047707-a60fe4e7%2Fimg1.jpg&amp;rpt=simage" TargetMode="External"/><Relationship Id="rId90" Type="http://schemas.openxmlformats.org/officeDocument/2006/relationships/fontTable" Target="fontTable.xml"/><Relationship Id="rId19" Type="http://schemas.openxmlformats.org/officeDocument/2006/relationships/image" Target="media/image1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56" Type="http://schemas.openxmlformats.org/officeDocument/2006/relationships/image" Target="media/image49.pn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hyperlink" Target="http://3.bp.blogspot.com/_XuTQI-8Rm2M/TQnil0cG-1I/AAAAAAAAFgc/fA44kZXnLBk/s1600/%25D0%25BB%25D0%25BE%25D0%25B4%25D0%25BA%25D0%25B0.jpg" TargetMode="External"/><Relationship Id="rId8" Type="http://schemas.openxmlformats.org/officeDocument/2006/relationships/image" Target="media/image2.png"/><Relationship Id="rId51" Type="http://schemas.openxmlformats.org/officeDocument/2006/relationships/image" Target="media/image44.jpeg"/><Relationship Id="rId72" Type="http://schemas.openxmlformats.org/officeDocument/2006/relationships/hyperlink" Target="https://go.imgsmail.ru/imgpreview?key=7eb4e903e70087f6&amp;mb=imgdb_preview_exp" TargetMode="External"/><Relationship Id="rId80" Type="http://schemas.openxmlformats.org/officeDocument/2006/relationships/hyperlink" Target="https://yandex.ru/images/search?text=%D0%B2%D0%BE%D0%B4%D0%BD%D1%8B%D0%B9%20%D1%82%D1%80%D0%B0%D0%BD%D1%81%D0%BF%D0%BE%D1%80%D1%82%20%D0%BA%D0%B0%D1%80%D1%82%D0%B8%D0%BD%D0%BA%D0%B8%20%D0%B4%D0%BB%D1%8F%20%D0%B4%D0%B5%D1%82%D0%B5%D0%B9&amp;pos=6&amp;img_url=https%3A%2F%2Fds04.infourok.ru%2Fuploads%2Fex%2F0d97%2F00194e6e-739c2db3%2Fimg4.jpg&amp;rpt=simage" TargetMode="External"/><Relationship Id="rId85" Type="http://schemas.openxmlformats.org/officeDocument/2006/relationships/hyperlink" Target="https://yandex.ru/images/search?text=%D0%B2%D0%BE%D0%B7%D0%B4%D1%83%D1%88%D0%BD%D1%8B%D0%B9%20%D1%82%D1%80%D0%B0%D0%BD%D1%81%D0%BF%D0%BE%D1%80%D1%82%20%D0%BA%D0%B0%D1%80%D1%82%D0%B8%D0%BD%D0%BA%D0%B8%20%D0%B4%D0%BB%D1%8F%20%D0%B4%D0%B5%D1%82%D0%B5%D0%B9%20%D1%81%D0%B0%D0%BC%D0%BE%D0%BB%D0%B5%D1%82%20&amp;pos=38&amp;img_url=https%3A%2F%2Fthumbs.dreamstime.com%2Fz%2F%25D0%25B0%25D1%258D%25D1%2580%25D0%25BE%25D0%25BF-%25D0%25B0%25D0%25BD-31338687.jpg&amp;rpt=simage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hyperlink" Target="https://youtubeforkids.ru/wp-content/uploads/2016/07/doktor-mashinkova-multik-pro-tra.jpg" TargetMode="External"/><Relationship Id="rId83" Type="http://schemas.openxmlformats.org/officeDocument/2006/relationships/hyperlink" Target="https://yandex.ru/images/search?text=%D0%BD%D0%B0%D0%B7%D0%B5%D0%BC%D0%BD%D1%8B%D0%B9%20%D1%82%D1%80%D0%B0%D0%BD%D1%81%D0%BF%D0%BE%D1%80%D1%82%20%D0%BA%D0%B0%D1%80%D1%82%D0%B8%D0%BD%D0%BA%D0%B8%20%D0%B4%D0%BB%D1%8F%20%D0%B4%D0%B5%D1%82%D0%B5%D0%B9%20%D0%B2%D0%B5%D0%BB%D0%BE%D1%81%D0%B8%D0%BF%D0%B5%D0%B4&amp;pos=15&amp;img_url=https%3A%2F%2Fic.pics.livejournal.com%2Fsibillina_ru%2F47721733%2F6988%2F6988_1000.jpg&amp;rpt=simage" TargetMode="External"/><Relationship Id="rId88" Type="http://schemas.openxmlformats.org/officeDocument/2006/relationships/hyperlink" Target="https://yandex.ru/images/search?text=%D0%B2%D0%BE%D0%B4%D0%BD%D1%8B%D0%B9%20%D1%82%D1%80%D0%B0%D0%BD%D1%81%D0%BF%D0%BE%D1%80%D1%82%20%D0%BA%D0%B0%D1%80%D1%82%D0%B8%D0%BD%D0%BA%D0%B8%20%D0%B4%D0%BB%D1%8F%20%D0%B4%D0%B5%D1%82%D0%B5%D0%B9%20%D1%81%D0%B0%D0%BC%D0%BE%D0%BB%D0%B5%D1%82&amp;pos=145&amp;p=3&amp;img_url=https%3A%2F%2Fi.ya-webdesign.com%2Fimages%2Fsailboat-clipart-water-transportation-10.jpg&amp;rpt=simage&amp;rlt_url=https%3A%2F%2Fstatic4.depositphotos.com%2F1000324%2F318%2Fv%2F950%2Fdepositphotos_3189852-stock-illustration-yacht-front-view.jpg&amp;ogl_url=https%3A%2F%2Fi.ya-webdesign.com%2Fimages%2Fsailboat-clipart-water-transportation-10.jpg" TargetMode="External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2.jpeg"/><Relationship Id="rId57" Type="http://schemas.openxmlformats.org/officeDocument/2006/relationships/image" Target="media/image50.png"/><Relationship Id="rId10" Type="http://schemas.openxmlformats.org/officeDocument/2006/relationships/image" Target="media/image4.png"/><Relationship Id="rId31" Type="http://schemas.openxmlformats.org/officeDocument/2006/relationships/image" Target="media/image25.jpeg"/><Relationship Id="rId44" Type="http://schemas.openxmlformats.org/officeDocument/2006/relationships/image" Target="media/image37.jpeg"/><Relationship Id="rId52" Type="http://schemas.openxmlformats.org/officeDocument/2006/relationships/image" Target="media/image45.png"/><Relationship Id="rId60" Type="http://schemas.openxmlformats.org/officeDocument/2006/relationships/image" Target="media/image53.jpeg"/><Relationship Id="rId65" Type="http://schemas.openxmlformats.org/officeDocument/2006/relationships/image" Target="media/image58.png"/><Relationship Id="rId73" Type="http://schemas.openxmlformats.org/officeDocument/2006/relationships/hyperlink" Target="https://i.ytimg.com/vi/_rx9EOjSCGM/maxresdefault.jpg" TargetMode="External"/><Relationship Id="rId78" Type="http://schemas.openxmlformats.org/officeDocument/2006/relationships/hyperlink" Target="https://yandex.ru/images/search?rpt=imageview&amp;url=https%3A%2F%2Favatars.mds.yandex.net%2Fget-images-cbir%2F471248%2FSKHHAo-ZDjKgJ1MqXWOGUg9772%2Forig&amp;cbir_id=471248%2FSKHHAo-ZDjKgJ1MqXWOGUg9772" TargetMode="External"/><Relationship Id="rId81" Type="http://schemas.openxmlformats.org/officeDocument/2006/relationships/hyperlink" Target="https://yandex.ru/images/search?text=%D0%B2%D0%BE%D0%B7%D0%B4%D1%83%D1%88%D0%BD%D1%8B%D0%B9%20%D1%82%D1%80%D0%B0%D0%BD%D1%81%D0%BF%D0%BE%D1%80%D1%82%20%D0%BA%D0%B0%D1%80%D1%82%D0%B8%D0%BD%D0%BA%D0%B8%20%D0%B4%D0%BB%D1%8F%20%D0%B4%D0%B5%D1%82%D0%B5%D0%B9&amp;pos=31&amp;img_url=https%3A%2F%2Fds05.infourok.ru%2Fuploads%2Fex%2F0f5d%2F0010ff4c-f29e0304%2Fimg7.jpg&amp;rpt=simage" TargetMode="External"/><Relationship Id="rId86" Type="http://schemas.openxmlformats.org/officeDocument/2006/relationships/hyperlink" Target="https://yandex.ru/images/search?text=%D0%B2%D0%BE%D0%B7%D0%B4%D1%83%D1%88%D0%BD%D1%8B%D0%B9%20%D1%82%D1%80%D0%B0%D0%BD%D1%81%D0%BF%D0%BE%D1%80%D1%82%20%D0%BA%D0%B0%D1%80%D1%82%D0%B8%D0%BD%D0%BA%D0%B8%20%D0%B4%D0%BB%D1%8F%20%D0%B4%D0%B5%D1%82%D0%B5%D0%B9%20%D1%81%D0%B0%D0%BC%D0%BE%D0%BB%D0%B5%D1%82&amp;pos=63&amp;p=1&amp;img_url=https%3A%2F%2Fpapik.pro%2Fuploads%2Fposts%2F2021-01%2F1611373920_27-p-vertolet-detskii-risunok-27.jpg&amp;rpt=simag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475</TotalTime>
  <Pages>47</Pages>
  <Words>2431</Words>
  <Characters>13858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Володя</dc:creator>
  <cp:keywords/>
  <dc:description/>
  <cp:lastModifiedBy>ПК</cp:lastModifiedBy>
  <cp:revision>10</cp:revision>
  <dcterms:created xsi:type="dcterms:W3CDTF">2021-04-17T17:59:00Z</dcterms:created>
  <dcterms:modified xsi:type="dcterms:W3CDTF">2021-08-25T15:15:00Z</dcterms:modified>
</cp:coreProperties>
</file>