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7DC" w:rsidRDefault="00AB27DC" w:rsidP="003F7CA5">
      <w:pPr>
        <w:spacing w:before="100" w:beforeAutospacing="1" w:after="100" w:afterAutospacing="1" w:line="240" w:lineRule="auto"/>
        <w:jc w:val="center"/>
        <w:outlineLvl w:val="0"/>
        <w:rPr>
          <w:rFonts w:ascii="Times New Roman" w:hAnsi="Times New Roman" w:cs="Times New Roman"/>
          <w:b/>
          <w:bCs/>
          <w:kern w:val="36"/>
          <w:sz w:val="28"/>
          <w:szCs w:val="28"/>
          <w:lang w:eastAsia="ru-RU"/>
        </w:rPr>
      </w:pPr>
    </w:p>
    <w:p w:rsidR="00AB27DC" w:rsidRDefault="00AB27DC" w:rsidP="003F7CA5">
      <w:pPr>
        <w:spacing w:before="100" w:beforeAutospacing="1" w:after="100" w:afterAutospacing="1" w:line="240" w:lineRule="auto"/>
        <w:jc w:val="center"/>
        <w:outlineLvl w:val="0"/>
        <w:rPr>
          <w:rFonts w:ascii="Times New Roman" w:hAnsi="Times New Roman" w:cs="Times New Roman"/>
          <w:b/>
          <w:bCs/>
          <w:kern w:val="36"/>
          <w:sz w:val="28"/>
          <w:szCs w:val="28"/>
          <w:lang w:eastAsia="ru-RU"/>
        </w:rPr>
      </w:pPr>
    </w:p>
    <w:p w:rsidR="00AB27DC" w:rsidRDefault="00AB27DC" w:rsidP="003F7CA5">
      <w:pPr>
        <w:spacing w:before="100" w:beforeAutospacing="1" w:after="100" w:afterAutospacing="1" w:line="240" w:lineRule="auto"/>
        <w:jc w:val="center"/>
        <w:outlineLvl w:val="0"/>
        <w:rPr>
          <w:rFonts w:ascii="Times New Roman" w:hAnsi="Times New Roman" w:cs="Times New Roman"/>
          <w:b/>
          <w:bCs/>
          <w:kern w:val="36"/>
          <w:sz w:val="28"/>
          <w:szCs w:val="28"/>
          <w:lang w:eastAsia="ru-RU"/>
        </w:rPr>
      </w:pPr>
    </w:p>
    <w:p w:rsidR="00AB27DC" w:rsidRDefault="00AB27DC" w:rsidP="003F7CA5">
      <w:pPr>
        <w:spacing w:before="100" w:beforeAutospacing="1" w:after="100" w:afterAutospacing="1" w:line="240" w:lineRule="auto"/>
        <w:jc w:val="center"/>
        <w:outlineLvl w:val="0"/>
        <w:rPr>
          <w:rFonts w:ascii="Times New Roman" w:hAnsi="Times New Roman" w:cs="Times New Roman"/>
          <w:b/>
          <w:bCs/>
          <w:kern w:val="36"/>
          <w:sz w:val="28"/>
          <w:szCs w:val="28"/>
          <w:lang w:eastAsia="ru-RU"/>
        </w:rPr>
      </w:pPr>
    </w:p>
    <w:p w:rsidR="00AB27DC" w:rsidRDefault="00AB27DC" w:rsidP="003F7CA5">
      <w:pPr>
        <w:spacing w:before="100" w:beforeAutospacing="1" w:after="100" w:afterAutospacing="1" w:line="240" w:lineRule="auto"/>
        <w:jc w:val="center"/>
        <w:outlineLvl w:val="0"/>
        <w:rPr>
          <w:rFonts w:ascii="Times New Roman" w:hAnsi="Times New Roman" w:cs="Times New Roman"/>
          <w:b/>
          <w:bCs/>
          <w:kern w:val="36"/>
          <w:sz w:val="28"/>
          <w:szCs w:val="28"/>
          <w:lang w:eastAsia="ru-RU"/>
        </w:rPr>
      </w:pPr>
    </w:p>
    <w:p w:rsidR="00AB27DC" w:rsidRDefault="00AB27DC" w:rsidP="00007050">
      <w:pPr>
        <w:spacing w:before="100" w:beforeAutospacing="1" w:after="100" w:afterAutospacing="1" w:line="240" w:lineRule="auto"/>
        <w:outlineLvl w:val="0"/>
        <w:rPr>
          <w:rFonts w:ascii="Times New Roman" w:hAnsi="Times New Roman" w:cs="Times New Roman"/>
          <w:b/>
          <w:bCs/>
          <w:kern w:val="36"/>
          <w:sz w:val="28"/>
          <w:szCs w:val="28"/>
          <w:lang w:eastAsia="ru-RU"/>
        </w:rPr>
      </w:pPr>
    </w:p>
    <w:p w:rsidR="00AB27DC" w:rsidRDefault="00AB27DC" w:rsidP="00D566FF">
      <w:pPr>
        <w:spacing w:after="0" w:line="360" w:lineRule="auto"/>
        <w:jc w:val="center"/>
        <w:outlineLvl w:val="0"/>
        <w:rPr>
          <w:rFonts w:ascii="Times New Roman" w:hAnsi="Times New Roman" w:cs="Times New Roman"/>
          <w:b/>
          <w:bCs/>
          <w:kern w:val="36"/>
          <w:sz w:val="28"/>
          <w:szCs w:val="28"/>
          <w:lang w:eastAsia="ru-RU"/>
        </w:rPr>
      </w:pPr>
      <w:r w:rsidRPr="003F7CA5">
        <w:rPr>
          <w:rFonts w:ascii="Times New Roman" w:hAnsi="Times New Roman" w:cs="Times New Roman"/>
          <w:b/>
          <w:bCs/>
          <w:kern w:val="36"/>
          <w:sz w:val="28"/>
          <w:szCs w:val="28"/>
          <w:lang w:eastAsia="ru-RU"/>
        </w:rPr>
        <w:t xml:space="preserve">Формирование ключевых компетенций </w:t>
      </w:r>
      <w:r>
        <w:rPr>
          <w:rFonts w:ascii="Times New Roman" w:hAnsi="Times New Roman" w:cs="Times New Roman"/>
          <w:b/>
          <w:bCs/>
          <w:kern w:val="36"/>
          <w:sz w:val="28"/>
          <w:szCs w:val="28"/>
          <w:lang w:eastAsia="ru-RU"/>
        </w:rPr>
        <w:t>обучающихся</w:t>
      </w:r>
    </w:p>
    <w:p w:rsidR="00AB27DC" w:rsidRDefault="00AB27DC" w:rsidP="003F0A90">
      <w:pPr>
        <w:spacing w:after="0" w:line="360" w:lineRule="auto"/>
        <w:jc w:val="center"/>
        <w:outlineLvl w:val="0"/>
        <w:rPr>
          <w:rFonts w:ascii="Times New Roman" w:hAnsi="Times New Roman" w:cs="Times New Roman"/>
          <w:b/>
          <w:bCs/>
          <w:kern w:val="36"/>
          <w:sz w:val="28"/>
          <w:szCs w:val="28"/>
          <w:lang w:eastAsia="ru-RU"/>
        </w:rPr>
      </w:pPr>
      <w:r w:rsidRPr="003F7CA5">
        <w:rPr>
          <w:rFonts w:ascii="Times New Roman" w:hAnsi="Times New Roman" w:cs="Times New Roman"/>
          <w:b/>
          <w:bCs/>
          <w:kern w:val="36"/>
          <w:sz w:val="28"/>
          <w:szCs w:val="28"/>
          <w:lang w:eastAsia="ru-RU"/>
        </w:rPr>
        <w:t xml:space="preserve">на уроках технологии </w:t>
      </w:r>
    </w:p>
    <w:p w:rsidR="00AB27DC" w:rsidRDefault="00AB27DC" w:rsidP="003F0A90">
      <w:pPr>
        <w:spacing w:after="0" w:line="360" w:lineRule="auto"/>
        <w:jc w:val="center"/>
        <w:outlineLvl w:val="0"/>
        <w:rPr>
          <w:rFonts w:ascii="Times New Roman" w:hAnsi="Times New Roman" w:cs="Times New Roman"/>
          <w:b/>
          <w:bCs/>
          <w:kern w:val="36"/>
          <w:sz w:val="28"/>
          <w:szCs w:val="28"/>
          <w:lang w:eastAsia="ru-RU"/>
        </w:rPr>
      </w:pPr>
    </w:p>
    <w:p w:rsidR="00AB27DC" w:rsidRDefault="00AB27DC" w:rsidP="003F0A90">
      <w:pPr>
        <w:spacing w:after="0" w:line="360" w:lineRule="auto"/>
        <w:jc w:val="center"/>
        <w:outlineLvl w:val="0"/>
        <w:rPr>
          <w:rFonts w:ascii="Times New Roman" w:hAnsi="Times New Roman" w:cs="Times New Roman"/>
          <w:b/>
          <w:bCs/>
          <w:kern w:val="36"/>
          <w:sz w:val="28"/>
          <w:szCs w:val="28"/>
          <w:lang w:eastAsia="ru-RU"/>
        </w:rPr>
      </w:pPr>
    </w:p>
    <w:p w:rsidR="00AB27DC" w:rsidRDefault="00AB27DC" w:rsidP="003F0A90">
      <w:pPr>
        <w:spacing w:after="0" w:line="360" w:lineRule="auto"/>
        <w:jc w:val="center"/>
        <w:outlineLvl w:val="0"/>
        <w:rPr>
          <w:rFonts w:ascii="Times New Roman" w:hAnsi="Times New Roman" w:cs="Times New Roman"/>
          <w:b/>
          <w:bCs/>
          <w:kern w:val="36"/>
          <w:sz w:val="28"/>
          <w:szCs w:val="28"/>
          <w:lang w:eastAsia="ru-RU"/>
        </w:rPr>
      </w:pPr>
    </w:p>
    <w:p w:rsidR="00AB27DC" w:rsidRDefault="00AB27DC" w:rsidP="003F0A90">
      <w:pPr>
        <w:spacing w:after="0" w:line="360" w:lineRule="auto"/>
        <w:jc w:val="center"/>
        <w:outlineLvl w:val="0"/>
        <w:rPr>
          <w:rFonts w:ascii="Times New Roman" w:hAnsi="Times New Roman" w:cs="Times New Roman"/>
          <w:b/>
          <w:bCs/>
          <w:kern w:val="36"/>
          <w:sz w:val="28"/>
          <w:szCs w:val="28"/>
          <w:lang w:eastAsia="ru-RU"/>
        </w:rPr>
      </w:pPr>
    </w:p>
    <w:p w:rsidR="00AB27DC" w:rsidRDefault="00AB27DC" w:rsidP="003F0A90">
      <w:pPr>
        <w:spacing w:after="0" w:line="360" w:lineRule="auto"/>
        <w:jc w:val="center"/>
        <w:outlineLvl w:val="0"/>
        <w:rPr>
          <w:rFonts w:ascii="Times New Roman" w:hAnsi="Times New Roman" w:cs="Times New Roman"/>
          <w:b/>
          <w:bCs/>
          <w:kern w:val="36"/>
          <w:sz w:val="28"/>
          <w:szCs w:val="28"/>
          <w:lang w:eastAsia="ru-RU"/>
        </w:rPr>
      </w:pPr>
    </w:p>
    <w:p w:rsidR="00AB27DC" w:rsidRDefault="00AB27DC" w:rsidP="003F0A90">
      <w:pPr>
        <w:spacing w:after="0" w:line="360" w:lineRule="auto"/>
        <w:outlineLvl w:val="0"/>
        <w:rPr>
          <w:rFonts w:ascii="Times New Roman" w:hAnsi="Times New Roman" w:cs="Times New Roman"/>
          <w:b/>
          <w:bCs/>
          <w:kern w:val="36"/>
          <w:sz w:val="28"/>
          <w:szCs w:val="28"/>
          <w:lang w:eastAsia="ru-RU"/>
        </w:rPr>
      </w:pPr>
    </w:p>
    <w:p w:rsidR="00AB27DC" w:rsidRDefault="00AB27DC" w:rsidP="003F0A90">
      <w:pPr>
        <w:tabs>
          <w:tab w:val="left" w:pos="6720"/>
        </w:tabs>
        <w:spacing w:after="0" w:line="360" w:lineRule="auto"/>
        <w:ind w:left="5580"/>
        <w:outlineLvl w:val="0"/>
        <w:rPr>
          <w:rFonts w:ascii="Times New Roman" w:hAnsi="Times New Roman" w:cs="Times New Roman"/>
          <w:b/>
          <w:bCs/>
          <w:kern w:val="36"/>
          <w:sz w:val="28"/>
          <w:szCs w:val="28"/>
          <w:lang w:eastAsia="ru-RU"/>
        </w:rPr>
      </w:pPr>
      <w:r>
        <w:rPr>
          <w:rFonts w:ascii="Times New Roman" w:hAnsi="Times New Roman" w:cs="Times New Roman"/>
          <w:b/>
          <w:bCs/>
          <w:kern w:val="36"/>
          <w:sz w:val="28"/>
          <w:szCs w:val="28"/>
          <w:lang w:eastAsia="ru-RU"/>
        </w:rPr>
        <w:tab/>
        <w:t xml:space="preserve">                                                  </w:t>
      </w:r>
    </w:p>
    <w:p w:rsidR="00AB27DC" w:rsidRDefault="00AB27DC" w:rsidP="003F0A90">
      <w:pPr>
        <w:tabs>
          <w:tab w:val="left" w:pos="6720"/>
        </w:tabs>
        <w:spacing w:after="0" w:line="360" w:lineRule="auto"/>
        <w:ind w:left="5580"/>
        <w:outlineLvl w:val="0"/>
        <w:rPr>
          <w:rFonts w:ascii="Times New Roman" w:hAnsi="Times New Roman" w:cs="Times New Roman"/>
          <w:b/>
          <w:bCs/>
          <w:kern w:val="36"/>
          <w:sz w:val="28"/>
          <w:szCs w:val="28"/>
          <w:lang w:eastAsia="ru-RU"/>
        </w:rPr>
      </w:pPr>
    </w:p>
    <w:p w:rsidR="00AB27DC" w:rsidRDefault="00AB27DC" w:rsidP="003F0A90">
      <w:pPr>
        <w:tabs>
          <w:tab w:val="left" w:pos="6720"/>
        </w:tabs>
        <w:spacing w:after="0" w:line="360" w:lineRule="auto"/>
        <w:ind w:left="5580"/>
        <w:outlineLvl w:val="0"/>
        <w:rPr>
          <w:rFonts w:ascii="Times New Roman" w:hAnsi="Times New Roman" w:cs="Times New Roman"/>
          <w:b/>
          <w:bCs/>
          <w:kern w:val="36"/>
          <w:sz w:val="28"/>
          <w:szCs w:val="28"/>
          <w:lang w:eastAsia="ru-RU"/>
        </w:rPr>
      </w:pPr>
    </w:p>
    <w:p w:rsidR="00AB27DC" w:rsidRDefault="00AB27DC" w:rsidP="003F0A90">
      <w:pPr>
        <w:tabs>
          <w:tab w:val="left" w:pos="6720"/>
        </w:tabs>
        <w:spacing w:after="0" w:line="360" w:lineRule="auto"/>
        <w:ind w:left="5580"/>
        <w:outlineLvl w:val="0"/>
        <w:rPr>
          <w:rFonts w:ascii="Times New Roman" w:hAnsi="Times New Roman" w:cs="Times New Roman"/>
          <w:b/>
          <w:bCs/>
          <w:kern w:val="36"/>
          <w:sz w:val="28"/>
          <w:szCs w:val="28"/>
          <w:lang w:eastAsia="ru-RU"/>
        </w:rPr>
      </w:pPr>
    </w:p>
    <w:p w:rsidR="00AB27DC" w:rsidRPr="003F0A90" w:rsidRDefault="00AB27DC" w:rsidP="003F0A90">
      <w:pPr>
        <w:tabs>
          <w:tab w:val="left" w:pos="6720"/>
        </w:tabs>
        <w:spacing w:after="0" w:line="360" w:lineRule="auto"/>
        <w:ind w:left="5580"/>
        <w:outlineLvl w:val="0"/>
        <w:rPr>
          <w:rFonts w:ascii="Times New Roman" w:hAnsi="Times New Roman" w:cs="Times New Roman"/>
          <w:b/>
          <w:bCs/>
          <w:kern w:val="36"/>
          <w:sz w:val="24"/>
          <w:szCs w:val="24"/>
          <w:lang w:eastAsia="ru-RU"/>
        </w:rPr>
      </w:pPr>
      <w:r w:rsidRPr="003F0A90">
        <w:rPr>
          <w:rFonts w:ascii="Times New Roman" w:hAnsi="Times New Roman" w:cs="Times New Roman"/>
          <w:b/>
          <w:bCs/>
          <w:kern w:val="36"/>
          <w:sz w:val="24"/>
          <w:szCs w:val="24"/>
          <w:lang w:eastAsia="ru-RU"/>
        </w:rPr>
        <w:t>Подготовила: учитель технологии</w:t>
      </w:r>
    </w:p>
    <w:p w:rsidR="00AB27DC" w:rsidRPr="003F0A90" w:rsidRDefault="00AB27DC" w:rsidP="003F0A90">
      <w:pPr>
        <w:tabs>
          <w:tab w:val="left" w:pos="6720"/>
        </w:tabs>
        <w:spacing w:after="0" w:line="360" w:lineRule="auto"/>
        <w:ind w:left="6120"/>
        <w:outlineLvl w:val="0"/>
        <w:rPr>
          <w:rFonts w:ascii="Times New Roman" w:hAnsi="Times New Roman" w:cs="Times New Roman"/>
          <w:b/>
          <w:bCs/>
          <w:kern w:val="36"/>
          <w:sz w:val="24"/>
          <w:szCs w:val="24"/>
          <w:lang w:eastAsia="ru-RU"/>
        </w:rPr>
      </w:pPr>
      <w:r w:rsidRPr="003F0A90">
        <w:rPr>
          <w:rFonts w:ascii="Times New Roman" w:hAnsi="Times New Roman" w:cs="Times New Roman"/>
          <w:b/>
          <w:bCs/>
          <w:kern w:val="36"/>
          <w:sz w:val="24"/>
          <w:szCs w:val="24"/>
          <w:lang w:eastAsia="ru-RU"/>
        </w:rPr>
        <w:t>МБОУ «СШ № 11»</w:t>
      </w:r>
    </w:p>
    <w:p w:rsidR="00AB27DC" w:rsidRPr="003F0A90" w:rsidRDefault="00AB27DC" w:rsidP="003F0A90">
      <w:pPr>
        <w:spacing w:after="0" w:line="360" w:lineRule="auto"/>
        <w:ind w:left="6120"/>
        <w:outlineLvl w:val="0"/>
        <w:rPr>
          <w:rFonts w:ascii="Times New Roman" w:hAnsi="Times New Roman" w:cs="Times New Roman"/>
          <w:b/>
          <w:bCs/>
          <w:kern w:val="36"/>
          <w:sz w:val="24"/>
          <w:szCs w:val="24"/>
          <w:lang w:eastAsia="ru-RU"/>
        </w:rPr>
      </w:pPr>
      <w:r w:rsidRPr="003F0A90">
        <w:rPr>
          <w:rFonts w:ascii="Times New Roman" w:hAnsi="Times New Roman" w:cs="Times New Roman"/>
          <w:b/>
          <w:bCs/>
          <w:kern w:val="36"/>
          <w:sz w:val="24"/>
          <w:szCs w:val="24"/>
          <w:lang w:eastAsia="ru-RU"/>
        </w:rPr>
        <w:t>Секисова Е. В.</w:t>
      </w:r>
    </w:p>
    <w:p w:rsidR="00AB27DC" w:rsidRPr="003F0A90" w:rsidRDefault="00AB27DC" w:rsidP="003F0A90">
      <w:pPr>
        <w:spacing w:after="0" w:line="360" w:lineRule="auto"/>
        <w:jc w:val="center"/>
        <w:outlineLvl w:val="0"/>
        <w:rPr>
          <w:rFonts w:ascii="Times New Roman" w:hAnsi="Times New Roman" w:cs="Times New Roman"/>
          <w:b/>
          <w:bCs/>
          <w:kern w:val="36"/>
          <w:sz w:val="24"/>
          <w:szCs w:val="24"/>
          <w:lang w:eastAsia="ru-RU"/>
        </w:rPr>
      </w:pPr>
    </w:p>
    <w:p w:rsidR="00AB27DC" w:rsidRDefault="00AB27DC" w:rsidP="003F0A90">
      <w:pPr>
        <w:spacing w:after="0" w:line="360" w:lineRule="auto"/>
        <w:jc w:val="center"/>
        <w:outlineLvl w:val="0"/>
        <w:rPr>
          <w:rFonts w:ascii="Times New Roman" w:hAnsi="Times New Roman" w:cs="Times New Roman"/>
          <w:b/>
          <w:bCs/>
          <w:kern w:val="36"/>
          <w:sz w:val="28"/>
          <w:szCs w:val="28"/>
          <w:lang w:eastAsia="ru-RU"/>
        </w:rPr>
      </w:pPr>
    </w:p>
    <w:p w:rsidR="00AB27DC" w:rsidRDefault="00AB27DC" w:rsidP="003F0A90">
      <w:pPr>
        <w:spacing w:after="0" w:line="360" w:lineRule="auto"/>
        <w:jc w:val="center"/>
        <w:outlineLvl w:val="0"/>
        <w:rPr>
          <w:rFonts w:ascii="Times New Roman" w:hAnsi="Times New Roman" w:cs="Times New Roman"/>
          <w:b/>
          <w:bCs/>
          <w:kern w:val="36"/>
          <w:sz w:val="28"/>
          <w:szCs w:val="28"/>
          <w:lang w:eastAsia="ru-RU"/>
        </w:rPr>
      </w:pPr>
    </w:p>
    <w:p w:rsidR="00AB27DC" w:rsidRDefault="00AB27DC" w:rsidP="003F0A90">
      <w:pPr>
        <w:spacing w:after="0" w:line="360" w:lineRule="auto"/>
        <w:jc w:val="center"/>
        <w:outlineLvl w:val="0"/>
        <w:rPr>
          <w:rFonts w:ascii="Times New Roman" w:hAnsi="Times New Roman" w:cs="Times New Roman"/>
          <w:b/>
          <w:bCs/>
          <w:kern w:val="36"/>
          <w:sz w:val="28"/>
          <w:szCs w:val="28"/>
          <w:lang w:eastAsia="ru-RU"/>
        </w:rPr>
      </w:pPr>
    </w:p>
    <w:p w:rsidR="00AB27DC" w:rsidRDefault="00AB27DC" w:rsidP="003F0A90">
      <w:pPr>
        <w:spacing w:after="0" w:line="360" w:lineRule="auto"/>
        <w:jc w:val="center"/>
        <w:outlineLvl w:val="0"/>
        <w:rPr>
          <w:rFonts w:ascii="Times New Roman" w:hAnsi="Times New Roman" w:cs="Times New Roman"/>
          <w:b/>
          <w:bCs/>
          <w:kern w:val="36"/>
          <w:sz w:val="28"/>
          <w:szCs w:val="28"/>
          <w:lang w:eastAsia="ru-RU"/>
        </w:rPr>
      </w:pPr>
    </w:p>
    <w:p w:rsidR="00AB27DC" w:rsidRDefault="00AB27DC" w:rsidP="003F0A90">
      <w:pPr>
        <w:spacing w:after="0" w:line="360" w:lineRule="auto"/>
        <w:jc w:val="center"/>
        <w:outlineLvl w:val="0"/>
        <w:rPr>
          <w:rFonts w:ascii="Times New Roman" w:hAnsi="Times New Roman" w:cs="Times New Roman"/>
          <w:b/>
          <w:bCs/>
          <w:kern w:val="36"/>
          <w:sz w:val="28"/>
          <w:szCs w:val="28"/>
          <w:lang w:eastAsia="ru-RU"/>
        </w:rPr>
      </w:pPr>
    </w:p>
    <w:p w:rsidR="00AB27DC" w:rsidRPr="003F7CA5" w:rsidRDefault="00AB27DC" w:rsidP="003F0A90">
      <w:pPr>
        <w:spacing w:after="0" w:line="360" w:lineRule="auto"/>
        <w:jc w:val="center"/>
        <w:outlineLvl w:val="0"/>
        <w:rPr>
          <w:rFonts w:ascii="Times New Roman" w:hAnsi="Times New Roman" w:cs="Times New Roman"/>
          <w:b/>
          <w:bCs/>
          <w:kern w:val="36"/>
          <w:sz w:val="28"/>
          <w:szCs w:val="28"/>
          <w:lang w:eastAsia="ru-RU"/>
        </w:rPr>
      </w:pPr>
    </w:p>
    <w:p w:rsidR="00AB27DC" w:rsidRDefault="00AB27DC" w:rsidP="00D566FF">
      <w:pPr>
        <w:spacing w:before="100" w:beforeAutospacing="1" w:after="100" w:afterAutospacing="1" w:line="240" w:lineRule="auto"/>
        <w:rPr>
          <w:rFonts w:ascii="Times New Roman" w:hAnsi="Times New Roman" w:cs="Times New Roman"/>
          <w:b/>
          <w:bCs/>
          <w:sz w:val="24"/>
          <w:szCs w:val="24"/>
          <w:lang w:eastAsia="ru-RU"/>
        </w:rPr>
        <w:sectPr w:rsidR="00AB27DC" w:rsidSect="003F7CA5">
          <w:pgSz w:w="11906" w:h="16838"/>
          <w:pgMar w:top="1134" w:right="1701" w:bottom="1134" w:left="851" w:header="709" w:footer="709" w:gutter="0"/>
          <w:cols w:space="708"/>
          <w:docGrid w:linePitch="360"/>
        </w:sectPr>
      </w:pPr>
    </w:p>
    <w:p w:rsidR="00AB27DC" w:rsidRPr="009A3C6E" w:rsidRDefault="00AB27DC" w:rsidP="00007050">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Отличительные для конца XX — начала XXI века изменения в характере образования</w:t>
      </w:r>
      <w:r w:rsidRPr="009A3C6E">
        <w:rPr>
          <w:rFonts w:ascii="Times New Roman" w:hAnsi="Times New Roman" w:cs="Times New Roman"/>
          <w:sz w:val="24"/>
          <w:szCs w:val="24"/>
          <w:lang w:eastAsia="ru-RU"/>
        </w:rPr>
        <w:t xml:space="preserve"> - в его направленности, целях, содержании — все более явно ориентируют его на «свободное развитие человека», на творческую инициативу, самостоятельность обучаемых, конкурентоспособность, мобильность будущих специалистов. Однако происходящие в мире и России изменения в области целей образования, соотносимые, в частности, с глобальной задачей обеспечения вхождения человека в социальный мир, его продуктивной адаптации в этом мире, вызывают необходимость постановки вопроса обеспечения образованием более полного, личностно и социально интегрированного результата. </w:t>
      </w:r>
    </w:p>
    <w:p w:rsidR="00AB27DC" w:rsidRPr="003E1917" w:rsidRDefault="00AB27DC" w:rsidP="00007050">
      <w:pPr>
        <w:spacing w:after="0" w:line="240" w:lineRule="auto"/>
        <w:ind w:firstLine="709"/>
        <w:jc w:val="both"/>
        <w:rPr>
          <w:rFonts w:ascii="Times New Roman" w:hAnsi="Times New Roman" w:cs="Times New Roman"/>
          <w:sz w:val="24"/>
          <w:szCs w:val="24"/>
          <w:lang w:eastAsia="ru-RU"/>
        </w:rPr>
      </w:pPr>
      <w:r w:rsidRPr="003E1917">
        <w:rPr>
          <w:rFonts w:ascii="Times New Roman" w:hAnsi="Times New Roman" w:cs="Times New Roman"/>
          <w:sz w:val="24"/>
          <w:szCs w:val="24"/>
          <w:lang w:eastAsia="ru-RU"/>
        </w:rPr>
        <w:t xml:space="preserve">В качестве общего определения такого интегрального социально-личностно-поведенческого феномена как результата образования в совокупности мотивационно-ценностных, когнитивных составляющих и выступило понятие «компетенция/компетентность». </w:t>
      </w:r>
    </w:p>
    <w:p w:rsidR="00AB27DC" w:rsidRPr="009A3C6E" w:rsidRDefault="00AB27DC" w:rsidP="00007050">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Вопрос о ключевых компетенциях стал предметом обсуждения во всем мире.</w:t>
      </w:r>
      <w:r w:rsidRPr="009A3C6E">
        <w:rPr>
          <w:rFonts w:ascii="Times New Roman" w:hAnsi="Times New Roman" w:cs="Times New Roman"/>
          <w:sz w:val="24"/>
          <w:szCs w:val="24"/>
          <w:lang w:eastAsia="ru-RU"/>
        </w:rPr>
        <w:t xml:space="preserve"> Особенно актуальна эта проблема звучит сейчас в связи с модернизацией Российского образования. В «Концепции модернизации российского образования на период до 2010 года» зафиксировано положение о том, что </w:t>
      </w:r>
      <w:r w:rsidRPr="009A3C6E">
        <w:rPr>
          <w:rFonts w:ascii="Times New Roman" w:hAnsi="Times New Roman" w:cs="Times New Roman"/>
          <w:i/>
          <w:iCs/>
          <w:sz w:val="24"/>
          <w:szCs w:val="24"/>
          <w:lang w:eastAsia="ru-RU"/>
        </w:rPr>
        <w:t>«…общеобразовательная школа должна формировать целостную систему универсальных знаний, учений, навыков, а также опыт самостоятельной деятельности и личной ответственности обучающихся, то есть ключевые компетенции, определяющее современное качество образования».</w:t>
      </w:r>
    </w:p>
    <w:p w:rsidR="00AB27DC" w:rsidRPr="009A3C6E" w:rsidRDefault="00AB27DC" w:rsidP="00007050">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Введение компетенций в нормативную и практическую составляющую образования позволяет решать проблему, типичную для российской школы, когда ученики могут хорошо овладеть набором теоретических знаний, но испытывают значительные трудности в деятельности, требующей использования этих знаний для решения конкретных жизненных задач или проблемных ситуаций.</w:t>
      </w:r>
    </w:p>
    <w:p w:rsidR="00AB27DC" w:rsidRPr="009A3C6E" w:rsidRDefault="00AB27DC" w:rsidP="00007050">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 xml:space="preserve">Особое внимание в последнее время уделяется ключевым компетенциям. </w:t>
      </w:r>
      <w:r w:rsidRPr="009A3C6E">
        <w:rPr>
          <w:rFonts w:ascii="Times New Roman" w:hAnsi="Times New Roman" w:cs="Times New Roman"/>
          <w:sz w:val="24"/>
          <w:szCs w:val="24"/>
          <w:lang w:eastAsia="ru-RU"/>
        </w:rPr>
        <w:t xml:space="preserve">Этот процесс развивается как под влиянием международных тенденций, так отчасти и независимо от них. В настоящее время не существует общепринятого определение компетенции. Общим для всех определений является понимание ее как способности личности справляться с самыми различными задачами. </w:t>
      </w:r>
    </w:p>
    <w:p w:rsidR="00AB27DC" w:rsidRPr="009A3C6E" w:rsidRDefault="00AB27DC" w:rsidP="00007050">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Прежде ориентированное на компетенции образование (образование, основанное на компетенциях: </w:t>
      </w:r>
      <w:r w:rsidRPr="009A3C6E">
        <w:rPr>
          <w:rFonts w:ascii="Times New Roman" w:hAnsi="Times New Roman" w:cs="Times New Roman"/>
          <w:i/>
          <w:iCs/>
          <w:sz w:val="24"/>
          <w:szCs w:val="24"/>
          <w:lang w:eastAsia="ru-RU"/>
        </w:rPr>
        <w:t xml:space="preserve">competence-basededucation - СВЕ) </w:t>
      </w:r>
      <w:r w:rsidRPr="009A3C6E">
        <w:rPr>
          <w:rFonts w:ascii="Times New Roman" w:hAnsi="Times New Roman" w:cs="Times New Roman"/>
          <w:sz w:val="24"/>
          <w:szCs w:val="24"/>
          <w:lang w:eastAsia="ru-RU"/>
        </w:rPr>
        <w:t>формировалось в 70-х годах в Америке в общем контексте предложенного Н. Хомским в 1965г. (Массачусетский университет) понятия «компетенция» применительно к теории языка, трансформационной грамматике. Как отметил Н. Хомский, «мы проводим фундаментальное различие между компетенцией (знанием своего языка говорящим - слушающим) и употреблением (реальным использованием языка в конкретных ситуациях). Только в идеализированном случае... употребление является непосредственным отражением компетенции». В действительности же оно не может непосредственно отражать компетенцию.</w:t>
      </w:r>
    </w:p>
    <w:p w:rsidR="00AB27DC" w:rsidRPr="009A3C6E" w:rsidRDefault="00AB27DC" w:rsidP="00007050">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1970-1990 гг. характеризуются использованием категории компетенция/компетентность в теории и практике обучения языку (особенно неродному), а также профессионализму в управлении, руководстве, менеджменте, в обучении общению; разрабатывается содержание понятия «социальные компетенции/компетентности». В работе Дж. Равена «Компетентность в современном обществе», появившейся в Лондоне в 1984г., дается развернутое толкование компетентности. </w:t>
      </w:r>
      <w:r w:rsidRPr="009A3C6E">
        <w:rPr>
          <w:rFonts w:ascii="Times New Roman" w:hAnsi="Times New Roman" w:cs="Times New Roman"/>
          <w:b/>
          <w:bCs/>
          <w:sz w:val="24"/>
          <w:szCs w:val="24"/>
          <w:lang w:eastAsia="ru-RU"/>
        </w:rPr>
        <w:t>Компетентность</w:t>
      </w:r>
      <w:r w:rsidRPr="009A3C6E">
        <w:rPr>
          <w:rFonts w:ascii="Times New Roman" w:hAnsi="Times New Roman" w:cs="Times New Roman"/>
          <w:sz w:val="24"/>
          <w:szCs w:val="24"/>
          <w:lang w:eastAsia="ru-RU"/>
        </w:rPr>
        <w:t xml:space="preserve"> </w:t>
      </w:r>
      <w:r w:rsidRPr="009A3C6E">
        <w:rPr>
          <w:rFonts w:ascii="Times New Roman" w:hAnsi="Times New Roman" w:cs="Times New Roman"/>
          <w:i/>
          <w:iCs/>
          <w:sz w:val="24"/>
          <w:szCs w:val="24"/>
          <w:lang w:eastAsia="ru-RU"/>
        </w:rPr>
        <w:t>«состоит из большого числа компонентов, многие из которых относительно независимы друг от друга... некоторые компоненты относятся скорее к когнитивной сфере, а другие — к эмоциональной... эти компоненты могут заменять друг друга в качестве составляющих эффективного поведения»</w:t>
      </w:r>
      <w:r w:rsidRPr="009A3C6E">
        <w:rPr>
          <w:rFonts w:ascii="Times New Roman" w:hAnsi="Times New Roman" w:cs="Times New Roman"/>
          <w:sz w:val="24"/>
          <w:szCs w:val="24"/>
          <w:lang w:eastAsia="ru-RU"/>
        </w:rPr>
        <w:t>. При этом, как подчеркивает Дж. Равен, «виды компетентности» суть «мотивированные способности.</w:t>
      </w:r>
    </w:p>
    <w:p w:rsidR="00AB27DC" w:rsidRPr="009A3C6E" w:rsidRDefault="00AB27DC" w:rsidP="00007050">
      <w:pPr>
        <w:spacing w:after="0" w:line="240" w:lineRule="auto"/>
        <w:jc w:val="center"/>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37 видов компетентностей, по Дж. Равену</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тенденция к более ясному пониманию ценностей и установок по отношению к конкретной цели;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тенденция контролировать свою деятельность;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вовлечение эмоций в процесс деятельности;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готовность и способность обучаться самостоятельно;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поиск и использование обратной связи;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уверенность в себе;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самоконтроль;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адаптивность: отсутствие чувства беспомощности;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склонность к размышлениям о будущем: привычка к абстрагированию;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внимание к проблемам, связанным с достижением поставленных целей;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самостоятельность мышления, оригинальность;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критическое мышление;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готовность решать сложные вопросы;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готовность работать над чем-либо спорным и вызывающим беспокойство;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исследование окружающей среды для выявления ее возможностей и ресурсов (как материальных, так и человеческих);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готовность полагаться на субъективные оценки и идти на умеренный риск;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отсутствие фатализма;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готовность использовать новые идеи и инновации для достижения цели;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знание того, как использовать инновации;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уверенность в благожелательном отношении общества к инновациям;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установка на взаимный выигрыш и широта перспектив;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настойчивость;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использование ресурсов;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доверие;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отношение к правилам как указателям желательных способов поведения;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способность принимать решения;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персональная ответственность;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способность к совместной работе ради достижения цели;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способность побуждать других людей работать сообща ради достижения поставленной цели;</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способность слушать других людей и принимать во внимание то, что они говорят;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стремление к субъективной оценке личностного потенциала сотрудников;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готовность разрешать другим людям принимать самостоятельные решения;</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способность разрешать конфликты и смягчать разногласия;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способность эффективно работать в качестве подчиненного;</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терпимость по отношению к различным стилям жизни окружающих; </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понимание плюралистической политики;</w:t>
      </w:r>
    </w:p>
    <w:p w:rsidR="00AB27DC" w:rsidRPr="009A3C6E" w:rsidRDefault="00AB27DC" w:rsidP="00007050">
      <w:pPr>
        <w:numPr>
          <w:ilvl w:val="0"/>
          <w:numId w:val="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готовность заниматься организационным и общественным планированием.</w:t>
      </w:r>
      <w:r w:rsidRPr="009A3C6E">
        <w:rPr>
          <w:rFonts w:ascii="Tahoma" w:hAnsi="Tahoma" w:cs="Tahoma"/>
          <w:sz w:val="24"/>
          <w:szCs w:val="24"/>
          <w:lang w:eastAsia="ru-RU"/>
        </w:rPr>
        <w:t xml:space="preserve"> </w:t>
      </w:r>
    </w:p>
    <w:p w:rsidR="00AB27DC" w:rsidRPr="009A3C6E" w:rsidRDefault="00AB27DC" w:rsidP="00007050">
      <w:pPr>
        <w:spacing w:after="0" w:line="240" w:lineRule="auto"/>
        <w:ind w:firstLine="360"/>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Опираясь на проведённые ранее исследования, следует отличать синонимически используемые часто понятия «компетенция» и «компетентность».</w:t>
      </w:r>
    </w:p>
    <w:p w:rsidR="00AB27DC" w:rsidRPr="009A3C6E" w:rsidRDefault="00AB27DC" w:rsidP="00007050">
      <w:pPr>
        <w:spacing w:after="0" w:line="240" w:lineRule="auto"/>
        <w:ind w:firstLine="708"/>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Существуют достаточно конкретные определения </w:t>
      </w:r>
      <w:r w:rsidRPr="009A3C6E">
        <w:rPr>
          <w:rFonts w:ascii="Times New Roman" w:hAnsi="Times New Roman" w:cs="Times New Roman"/>
          <w:b/>
          <w:bCs/>
          <w:sz w:val="24"/>
          <w:szCs w:val="24"/>
          <w:lang w:eastAsia="ru-RU"/>
        </w:rPr>
        <w:t>компетенции</w:t>
      </w:r>
      <w:r w:rsidRPr="009A3C6E">
        <w:rPr>
          <w:rFonts w:ascii="Times New Roman" w:hAnsi="Times New Roman" w:cs="Times New Roman"/>
          <w:sz w:val="24"/>
          <w:szCs w:val="24"/>
          <w:lang w:eastAsia="ru-RU"/>
        </w:rPr>
        <w:t xml:space="preserve"> </w:t>
      </w:r>
      <w:r w:rsidRPr="009A3C6E">
        <w:rPr>
          <w:rFonts w:ascii="Times New Roman" w:hAnsi="Times New Roman" w:cs="Times New Roman"/>
          <w:sz w:val="24"/>
          <w:szCs w:val="24"/>
          <w:u w:val="single"/>
          <w:lang w:eastAsia="ru-RU"/>
        </w:rPr>
        <w:t>как умения, необходимые для того, чтобы добиться успеха на работе, в учебе и в жизни</w:t>
      </w:r>
      <w:r w:rsidRPr="009A3C6E">
        <w:rPr>
          <w:rFonts w:ascii="Times New Roman" w:hAnsi="Times New Roman" w:cs="Times New Roman"/>
          <w:sz w:val="24"/>
          <w:szCs w:val="24"/>
          <w:lang w:eastAsia="ru-RU"/>
        </w:rPr>
        <w:t xml:space="preserve"> (опредения QCA).</w:t>
      </w:r>
    </w:p>
    <w:p w:rsidR="00AB27DC" w:rsidRPr="009A3C6E" w:rsidRDefault="00AB27DC" w:rsidP="00007050">
      <w:pPr>
        <w:spacing w:after="0" w:line="240" w:lineRule="auto"/>
        <w:ind w:firstLine="357"/>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Компетенция</w:t>
      </w:r>
      <w:r w:rsidRPr="009A3C6E">
        <w:rPr>
          <w:rFonts w:ascii="Times New Roman" w:hAnsi="Times New Roman" w:cs="Times New Roman"/>
          <w:sz w:val="24"/>
          <w:szCs w:val="24"/>
          <w:lang w:eastAsia="ru-RU"/>
        </w:rPr>
        <w:t xml:space="preserve"> в переводе с латинского языка означает </w:t>
      </w:r>
      <w:r w:rsidRPr="009A3C6E">
        <w:rPr>
          <w:rFonts w:ascii="Times New Roman" w:hAnsi="Times New Roman" w:cs="Times New Roman"/>
          <w:sz w:val="24"/>
          <w:szCs w:val="24"/>
          <w:u w:val="single"/>
          <w:lang w:eastAsia="ru-RU"/>
        </w:rPr>
        <w:t>круг вопросов, в которых человек хорошо осведомлен, обладает познаниями и опытом.</w:t>
      </w:r>
    </w:p>
    <w:p w:rsidR="00AB27DC" w:rsidRPr="009A3C6E" w:rsidRDefault="00AB27DC" w:rsidP="00007050">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По мнению доктора педагогических наук Германа Селевко, что </w:t>
      </w:r>
      <w:r w:rsidRPr="009A3C6E">
        <w:rPr>
          <w:rFonts w:ascii="Times New Roman" w:hAnsi="Times New Roman" w:cs="Times New Roman"/>
          <w:b/>
          <w:bCs/>
          <w:sz w:val="24"/>
          <w:szCs w:val="24"/>
          <w:lang w:eastAsia="ru-RU"/>
        </w:rPr>
        <w:t>компетенция</w:t>
      </w:r>
      <w:r w:rsidRPr="009A3C6E">
        <w:rPr>
          <w:rFonts w:ascii="Times New Roman" w:hAnsi="Times New Roman" w:cs="Times New Roman"/>
          <w:sz w:val="24"/>
          <w:szCs w:val="24"/>
          <w:lang w:eastAsia="ru-RU"/>
        </w:rPr>
        <w:t xml:space="preserve"> – </w:t>
      </w:r>
      <w:r w:rsidRPr="009A3C6E">
        <w:rPr>
          <w:rFonts w:ascii="Times New Roman" w:hAnsi="Times New Roman" w:cs="Times New Roman"/>
          <w:sz w:val="24"/>
          <w:szCs w:val="24"/>
          <w:u w:val="single"/>
          <w:lang w:eastAsia="ru-RU"/>
        </w:rPr>
        <w:t>готовность субъекта эффективно организовать внутренние и внешние ресурсы для постановки и достижения цели.</w:t>
      </w:r>
      <w:r w:rsidRPr="009A3C6E">
        <w:rPr>
          <w:rFonts w:ascii="Times New Roman" w:hAnsi="Times New Roman" w:cs="Times New Roman"/>
          <w:sz w:val="24"/>
          <w:szCs w:val="24"/>
          <w:lang w:eastAsia="ru-RU"/>
        </w:rPr>
        <w:t xml:space="preserve"> Под внутренними ресурсами понимаются знания, умения, навыки, надпредметные умения, компетентности (способы деятельности), психологические особенности, ценности и т.д. Компетентности – качества, приобретенные через проживание ситуаций, рефлексию опыта.</w:t>
      </w:r>
    </w:p>
    <w:p w:rsidR="00AB27DC" w:rsidRPr="009A3C6E" w:rsidRDefault="00AB27DC" w:rsidP="00007050">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Появилась необходимость определиться в самом понятии “компетенция” и “ключевая компетенция”. Под компетенцией нами понимается круг вопросов, в которых личность обладает познанием и опытом, что позволяет ей быть успешной в собственной жизнедеятельности. Сущностными признакам компетенции являются следующие характеристики - постоянная изменчивость, связанная с изменениями к успешности взрослого в постоянно меняющемся обществе. Компетентностный подход предполагает четкую ориентацию на будущее, которая проявляется в возможности построения своего образования с учетом успешности в личностной и профессиональной деятельности. Компетенция проявляется в умении осуществлять выбор, исходя из адекватной оценки своих возможностей в конкретной ситуации, и связанна с мотивацией на непрерывное образование. </w:t>
      </w:r>
    </w:p>
    <w:p w:rsidR="00AB27DC" w:rsidRPr="009A3C6E" w:rsidRDefault="00AB27DC" w:rsidP="00007050">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Доктор педагогических наук, академик Международной педагогической академии, г. Москва, Хуторской Андрей Викторович даёт своё понимание сегодняшнего термина </w:t>
      </w:r>
      <w:r w:rsidRPr="009A3C6E">
        <w:rPr>
          <w:rFonts w:ascii="Times New Roman" w:hAnsi="Times New Roman" w:cs="Times New Roman"/>
          <w:b/>
          <w:bCs/>
          <w:sz w:val="24"/>
          <w:szCs w:val="24"/>
          <w:lang w:eastAsia="ru-RU"/>
        </w:rPr>
        <w:t>компетенция</w:t>
      </w:r>
      <w:r w:rsidRPr="009A3C6E">
        <w:rPr>
          <w:rFonts w:ascii="Times New Roman" w:hAnsi="Times New Roman" w:cs="Times New Roman"/>
          <w:sz w:val="24"/>
          <w:szCs w:val="24"/>
          <w:lang w:eastAsia="ru-RU"/>
        </w:rPr>
        <w:t xml:space="preserve"> – </w:t>
      </w:r>
      <w:r w:rsidRPr="009A3C6E">
        <w:rPr>
          <w:rFonts w:ascii="Times New Roman" w:hAnsi="Times New Roman" w:cs="Times New Roman"/>
          <w:i/>
          <w:iCs/>
          <w:sz w:val="24"/>
          <w:szCs w:val="24"/>
          <w:lang w:eastAsia="ru-RU"/>
        </w:rPr>
        <w:t>отчужденное, заранее заданное социальное требование (норма) к образовательной подготовке ученика, необходимой для его эффективной продуктивной деятельности в определенной сфере.</w:t>
      </w:r>
    </w:p>
    <w:p w:rsidR="00AB27DC" w:rsidRPr="009A3C6E" w:rsidRDefault="00AB27DC" w:rsidP="00007050">
      <w:pPr>
        <w:spacing w:after="0" w:line="240" w:lineRule="auto"/>
        <w:ind w:firstLine="708"/>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Необходимо раскрыть</w:t>
      </w:r>
      <w:r>
        <w:rPr>
          <w:rFonts w:ascii="Times New Roman" w:hAnsi="Times New Roman" w:cs="Times New Roman"/>
          <w:b/>
          <w:bCs/>
          <w:sz w:val="24"/>
          <w:szCs w:val="24"/>
          <w:lang w:eastAsia="ru-RU"/>
        </w:rPr>
        <w:t xml:space="preserve"> составляющие элементы понятия «К</w:t>
      </w:r>
      <w:r w:rsidRPr="009A3C6E">
        <w:rPr>
          <w:rFonts w:ascii="Times New Roman" w:hAnsi="Times New Roman" w:cs="Times New Roman"/>
          <w:b/>
          <w:bCs/>
          <w:sz w:val="24"/>
          <w:szCs w:val="24"/>
          <w:lang w:eastAsia="ru-RU"/>
        </w:rPr>
        <w:t>омпетенция</w:t>
      </w:r>
      <w:r>
        <w:rPr>
          <w:rFonts w:ascii="Times New Roman" w:hAnsi="Times New Roman" w:cs="Times New Roman"/>
          <w:b/>
          <w:bCs/>
          <w:sz w:val="24"/>
          <w:szCs w:val="24"/>
          <w:lang w:eastAsia="ru-RU"/>
        </w:rPr>
        <w:t>»</w:t>
      </w:r>
    </w:p>
    <w:p w:rsidR="00AB27DC" w:rsidRPr="009A3C6E" w:rsidRDefault="00AB27DC" w:rsidP="00007050">
      <w:pPr>
        <w:numPr>
          <w:ilvl w:val="0"/>
          <w:numId w:val="3"/>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знания</w:t>
      </w:r>
      <w:r w:rsidRPr="009A3C6E">
        <w:rPr>
          <w:rFonts w:ascii="Times New Roman" w:hAnsi="Times New Roman" w:cs="Times New Roman"/>
          <w:sz w:val="24"/>
          <w:szCs w:val="24"/>
          <w:lang w:eastAsia="ru-RU"/>
        </w:rPr>
        <w:t xml:space="preserve"> - это набор фактов, требуемых для выполнения работы. Знания - более широкое понятие, чем навыки. Знания представляют интеллектуальный контекст, в котором работает человек. </w:t>
      </w:r>
    </w:p>
    <w:p w:rsidR="00AB27DC" w:rsidRPr="009A3C6E" w:rsidRDefault="00AB27DC" w:rsidP="00007050">
      <w:pPr>
        <w:numPr>
          <w:ilvl w:val="0"/>
          <w:numId w:val="3"/>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навыки</w:t>
      </w:r>
      <w:r w:rsidRPr="009A3C6E">
        <w:rPr>
          <w:rFonts w:ascii="Times New Roman" w:hAnsi="Times New Roman" w:cs="Times New Roman"/>
          <w:sz w:val="24"/>
          <w:szCs w:val="24"/>
          <w:lang w:eastAsia="ru-RU"/>
        </w:rPr>
        <w:t xml:space="preserve"> - это владение средствами и методами выполнения определенной задачи. Навыки проявляются в широком диапазоне; от физической силы и сноровки до специализированного обучения. Общим для навыков является их конкретность. </w:t>
      </w:r>
    </w:p>
    <w:p w:rsidR="00AB27DC" w:rsidRPr="009A3C6E" w:rsidRDefault="00AB27DC" w:rsidP="00007050">
      <w:pPr>
        <w:numPr>
          <w:ilvl w:val="0"/>
          <w:numId w:val="3"/>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способность</w:t>
      </w:r>
      <w:r w:rsidRPr="009A3C6E">
        <w:rPr>
          <w:rFonts w:ascii="Times New Roman" w:hAnsi="Times New Roman" w:cs="Times New Roman"/>
          <w:sz w:val="24"/>
          <w:szCs w:val="24"/>
          <w:lang w:eastAsia="ru-RU"/>
        </w:rPr>
        <w:t xml:space="preserve"> - врожденная предрасположенность выполнять определенную задачу. Способность также является приблизительным синонимом одаренности. </w:t>
      </w:r>
    </w:p>
    <w:p w:rsidR="00AB27DC" w:rsidRPr="009A3C6E" w:rsidRDefault="00AB27DC" w:rsidP="00007050">
      <w:pPr>
        <w:numPr>
          <w:ilvl w:val="0"/>
          <w:numId w:val="3"/>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стереотипы поведения</w:t>
      </w:r>
      <w:r w:rsidRPr="009A3C6E">
        <w:rPr>
          <w:rFonts w:ascii="Times New Roman" w:hAnsi="Times New Roman" w:cs="Times New Roman"/>
          <w:sz w:val="24"/>
          <w:szCs w:val="24"/>
          <w:lang w:eastAsia="ru-RU"/>
        </w:rPr>
        <w:t xml:space="preserve"> означает видимые формы действий, предпринимаемых для выполнения задачи. Поведение включает в себя наследованные и приобретенные реакции на ситуации, и ситуационные раздражители. Наше поведение проявляет наши ценности, этику, убеждения и реакцию на окружающий мир. Когда человек демонстрирует уверенность в себе, формирует из коллег команду, или проявляет склонность к действиям, его поведение соответствует требованиям организации. Ключевым аспектом является возможность наблюдать это поведение. </w:t>
      </w:r>
    </w:p>
    <w:p w:rsidR="00AB27DC" w:rsidRPr="009A3C6E" w:rsidRDefault="00AB27DC" w:rsidP="00007050">
      <w:pPr>
        <w:numPr>
          <w:ilvl w:val="0"/>
          <w:numId w:val="3"/>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усилия</w:t>
      </w:r>
      <w:r w:rsidRPr="009A3C6E">
        <w:rPr>
          <w:rFonts w:ascii="Times New Roman" w:hAnsi="Times New Roman" w:cs="Times New Roman"/>
          <w:sz w:val="24"/>
          <w:szCs w:val="24"/>
          <w:lang w:eastAsia="ru-RU"/>
        </w:rPr>
        <w:t xml:space="preserve"> - это сознательное приложение в определенном направлении ментальных и физических ресурсов. Усилия составляют ядро рабочей этики. Любому человеку можно простить нехватку таланта или средние способности, но никогда - недостаточные усилия. Без усилий человек напоминает вагоны без локомотива, которые также полны способностей, однако безжизненно стоят на рельсах. </w:t>
      </w:r>
    </w:p>
    <w:p w:rsidR="00AB27DC" w:rsidRPr="009A3C6E" w:rsidRDefault="00AB27DC" w:rsidP="00007050">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Компетентность</w:t>
      </w:r>
      <w:r w:rsidRPr="009A3C6E">
        <w:rPr>
          <w:rFonts w:ascii="Times New Roman" w:hAnsi="Times New Roman" w:cs="Times New Roman"/>
          <w:sz w:val="24"/>
          <w:szCs w:val="24"/>
          <w:lang w:eastAsia="ru-RU"/>
        </w:rPr>
        <w:t xml:space="preserve"> – совокупность личностных качеств ученика (ценностно-смысловых ориентаций, знаний, умений, навыков, способностей), обусловленных опытом его деятельности в определенной социально и личностно-значимой сфере.</w:t>
      </w:r>
    </w:p>
    <w:p w:rsidR="00AB27DC" w:rsidRPr="009A3C6E" w:rsidRDefault="00AB27DC" w:rsidP="00007050">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Под </w:t>
      </w:r>
      <w:r w:rsidRPr="009A3C6E">
        <w:rPr>
          <w:rFonts w:ascii="Times New Roman" w:hAnsi="Times New Roman" w:cs="Times New Roman"/>
          <w:b/>
          <w:bCs/>
          <w:sz w:val="24"/>
          <w:szCs w:val="24"/>
          <w:lang w:eastAsia="ru-RU"/>
        </w:rPr>
        <w:t>ключевыми компетенциями</w:t>
      </w:r>
      <w:r w:rsidRPr="009A3C6E">
        <w:rPr>
          <w:rFonts w:ascii="Times New Roman" w:hAnsi="Times New Roman" w:cs="Times New Roman"/>
          <w:sz w:val="24"/>
          <w:szCs w:val="24"/>
          <w:lang w:eastAsia="ru-RU"/>
        </w:rPr>
        <w:t xml:space="preserve"> подразумеваются наиболее универсальные по своему характеру и степени применимости компетенции. Их формирование осуществляется в рамках каждого учебного предмета, по сути, они – надпредметны.</w:t>
      </w:r>
    </w:p>
    <w:p w:rsidR="00AB27DC" w:rsidRPr="009A3C6E" w:rsidRDefault="00AB27DC" w:rsidP="00007050">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Компетенции следует отличать от образовательных компетенций, т.е. от тех, которые моделируют деятельность ученика для его полноценной жизни в будущем. Например, до определенного возраста гражданин еще не может реализовать какую-либо компетенцию, но это не значит, что ее не следует у школьника формировать. В этом случае говорят об образовательной компетенции.</w:t>
      </w:r>
    </w:p>
    <w:p w:rsidR="00AB27DC" w:rsidRPr="009A3C6E" w:rsidRDefault="00AB27DC" w:rsidP="00007050">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Образовательная компетенция</w:t>
      </w:r>
      <w:r w:rsidRPr="009A3C6E">
        <w:rPr>
          <w:rFonts w:ascii="Times New Roman" w:hAnsi="Times New Roman" w:cs="Times New Roman"/>
          <w:sz w:val="24"/>
          <w:szCs w:val="24"/>
          <w:lang w:eastAsia="ru-RU"/>
        </w:rPr>
        <w:t xml:space="preserve"> – требование к образовательной подготовке, выраженное совокупностью взаимосвязанных смысловых ориентаций, знаний, умений, навыков и опыта деятельности ученика по отношению к определенному кругу объектов реальной действительности, необходимых для осуществления личностно и социально значимой продуктивной деятельности.</w:t>
      </w:r>
    </w:p>
    <w:p w:rsidR="00AB27DC" w:rsidRPr="009A3C6E" w:rsidRDefault="00AB27DC" w:rsidP="00007050">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Компетенции для ученика – это образ его будущего, ориентир для освоения. Но в период обучения у него формируются те или иные составляющие этих «взрослых» компетенций, и чтобы не только готовиться к будущему, но и жить в настоящем, он осваивает эти компетенции с образовательной точки зрения. Образовательные компетенции относятся не ко всем видам деятельности, в которых участвует человек, например, взрослый специалист, а только к тем, которые включены в состав общеобразовательных областей и учебных предметов. Такие компетенции отражают предметно-деятельностную составляющую общего образования и призваны обеспечивать комплексное достижение его целей. Можно привести следующий пример. Ученик в школе осваивает компетенцию гражданина, но в полной мере использует ее компоненты уже после окончания школы, поэтому во время его учебы эта компетенция фигурирует в качестве образовательной.</w:t>
      </w:r>
    </w:p>
    <w:p w:rsidR="00AB27DC" w:rsidRPr="009A3C6E" w:rsidRDefault="00AB27DC" w:rsidP="00007050">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Не существует единого согласованного перечня ключевых компетенций. Поскольку компетенции - это, прежде всего, заказ общества к подготовке его граждан, то такой перечень во многом определяется согласованной позицией социума в определенной стране или регионе. Достичь такого согласования не всегда удается. Например, в ходе международного проекта «Определение и отбор ключевых компетентностей», реализуемого Организацией экономического сотрудничества и развития и Национальными институтами образовательной статистики Швейцарии и США строгого определения ключевых компетентностей не выработано. </w:t>
      </w:r>
      <w:r w:rsidRPr="009A3C6E">
        <w:rPr>
          <w:rFonts w:ascii="Times New Roman" w:hAnsi="Times New Roman" w:cs="Times New Roman"/>
          <w:sz w:val="24"/>
          <w:szCs w:val="24"/>
          <w:lang w:eastAsia="ru-RU"/>
        </w:rPr>
        <w:br/>
        <w:t>Во время симпозиума Совета Европы по теме «Ключевые компетенции для Европы» был определен следующий примерный перечень ключевых компетенций.</w:t>
      </w:r>
    </w:p>
    <w:p w:rsidR="00AB27DC" w:rsidRPr="009A3C6E" w:rsidRDefault="00AB27DC" w:rsidP="00AA2F83">
      <w:pPr>
        <w:spacing w:after="0" w:line="240" w:lineRule="auto"/>
        <w:jc w:val="center"/>
        <w:rPr>
          <w:rFonts w:ascii="Times New Roman" w:hAnsi="Times New Roman" w:cs="Times New Roman"/>
          <w:b/>
          <w:bCs/>
          <w:sz w:val="24"/>
          <w:szCs w:val="24"/>
          <w:lang w:eastAsia="ru-RU"/>
        </w:rPr>
      </w:pPr>
      <w:r w:rsidRPr="009A3C6E">
        <w:rPr>
          <w:rFonts w:ascii="Times New Roman" w:hAnsi="Times New Roman" w:cs="Times New Roman"/>
          <w:b/>
          <w:bCs/>
          <w:sz w:val="24"/>
          <w:szCs w:val="24"/>
          <w:lang w:eastAsia="ru-RU"/>
        </w:rPr>
        <w:t>Ключевые компетенции: европейский вариант.</w:t>
      </w:r>
    </w:p>
    <w:p w:rsidR="00AB27DC" w:rsidRPr="009A3C6E" w:rsidRDefault="00AB27DC" w:rsidP="00AA2F83">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u w:val="single"/>
          <w:lang w:eastAsia="ru-RU"/>
        </w:rPr>
        <w:t xml:space="preserve">Изучать: </w:t>
      </w:r>
    </w:p>
    <w:p w:rsidR="00AB27DC" w:rsidRPr="009A3C6E" w:rsidRDefault="00AB27DC" w:rsidP="00AA2F83">
      <w:pPr>
        <w:numPr>
          <w:ilvl w:val="0"/>
          <w:numId w:val="4"/>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уметь извлекать пользу из опыта;</w:t>
      </w:r>
    </w:p>
    <w:p w:rsidR="00AB27DC" w:rsidRPr="009A3C6E" w:rsidRDefault="00AB27DC" w:rsidP="00007050">
      <w:pPr>
        <w:numPr>
          <w:ilvl w:val="0"/>
          <w:numId w:val="4"/>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организовывать взаимосвязь своих знаний и упорядочивать их;</w:t>
      </w:r>
    </w:p>
    <w:p w:rsidR="00AB27DC" w:rsidRPr="009A3C6E" w:rsidRDefault="00AB27DC" w:rsidP="00007050">
      <w:pPr>
        <w:numPr>
          <w:ilvl w:val="0"/>
          <w:numId w:val="4"/>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организовывать свои собственные приемы изучения;</w:t>
      </w:r>
    </w:p>
    <w:p w:rsidR="00AB27DC" w:rsidRPr="009A3C6E" w:rsidRDefault="00AB27DC" w:rsidP="00007050">
      <w:pPr>
        <w:numPr>
          <w:ilvl w:val="0"/>
          <w:numId w:val="4"/>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уметь решать проблемы;</w:t>
      </w:r>
    </w:p>
    <w:p w:rsidR="00AB27DC" w:rsidRPr="009A3C6E" w:rsidRDefault="00AB27DC" w:rsidP="00AA2F83">
      <w:pPr>
        <w:numPr>
          <w:ilvl w:val="0"/>
          <w:numId w:val="4"/>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самостоятельно заниматься своим обучением.</w:t>
      </w:r>
    </w:p>
    <w:p w:rsidR="00AB27DC" w:rsidRPr="009A3C6E" w:rsidRDefault="00AB27DC" w:rsidP="00AA2F83">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u w:val="single"/>
          <w:lang w:eastAsia="ru-RU"/>
        </w:rPr>
        <w:t>Искать:</w:t>
      </w:r>
    </w:p>
    <w:p w:rsidR="00AB27DC" w:rsidRPr="009A3C6E" w:rsidRDefault="00AB27DC" w:rsidP="00AA2F83">
      <w:pPr>
        <w:numPr>
          <w:ilvl w:val="0"/>
          <w:numId w:val="5"/>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запрашивать различные базы данных;</w:t>
      </w:r>
    </w:p>
    <w:p w:rsidR="00AB27DC" w:rsidRPr="009A3C6E" w:rsidRDefault="00AB27DC" w:rsidP="00007050">
      <w:pPr>
        <w:numPr>
          <w:ilvl w:val="0"/>
          <w:numId w:val="5"/>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опрашивать окружение;</w:t>
      </w:r>
    </w:p>
    <w:p w:rsidR="00AB27DC" w:rsidRPr="009A3C6E" w:rsidRDefault="00AB27DC" w:rsidP="00007050">
      <w:pPr>
        <w:numPr>
          <w:ilvl w:val="0"/>
          <w:numId w:val="5"/>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консультироваться у эксперта;</w:t>
      </w:r>
    </w:p>
    <w:p w:rsidR="00AB27DC" w:rsidRPr="009A3C6E" w:rsidRDefault="00AB27DC" w:rsidP="00007050">
      <w:pPr>
        <w:numPr>
          <w:ilvl w:val="0"/>
          <w:numId w:val="5"/>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получать информацию;</w:t>
      </w:r>
    </w:p>
    <w:p w:rsidR="00AB27DC" w:rsidRPr="009A3C6E" w:rsidRDefault="00AB27DC" w:rsidP="00AA2F83">
      <w:pPr>
        <w:numPr>
          <w:ilvl w:val="0"/>
          <w:numId w:val="5"/>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уметь работать с документами и классифицировать их. </w:t>
      </w:r>
    </w:p>
    <w:p w:rsidR="00AB27DC" w:rsidRPr="009A3C6E" w:rsidRDefault="00AB27DC" w:rsidP="00AA2F83">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u w:val="single"/>
          <w:lang w:eastAsia="ru-RU"/>
        </w:rPr>
        <w:t>Думать:</w:t>
      </w:r>
    </w:p>
    <w:p w:rsidR="00AB27DC" w:rsidRPr="009A3C6E" w:rsidRDefault="00AB27DC" w:rsidP="00AA2F83">
      <w:pPr>
        <w:numPr>
          <w:ilvl w:val="0"/>
          <w:numId w:val="6"/>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организовывать взаимосвязь прошлых и настоящих событий;</w:t>
      </w:r>
    </w:p>
    <w:p w:rsidR="00AB27DC" w:rsidRPr="009A3C6E" w:rsidRDefault="00AB27DC" w:rsidP="00007050">
      <w:pPr>
        <w:numPr>
          <w:ilvl w:val="0"/>
          <w:numId w:val="6"/>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критически относиться к тому или иному аспекту развития наших обществ;</w:t>
      </w:r>
    </w:p>
    <w:p w:rsidR="00AB27DC" w:rsidRPr="009A3C6E" w:rsidRDefault="00AB27DC" w:rsidP="00007050">
      <w:pPr>
        <w:numPr>
          <w:ilvl w:val="0"/>
          <w:numId w:val="6"/>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уметь противостоять неуверенности и сложности;</w:t>
      </w:r>
    </w:p>
    <w:p w:rsidR="00AB27DC" w:rsidRPr="009A3C6E" w:rsidRDefault="00AB27DC" w:rsidP="00007050">
      <w:pPr>
        <w:numPr>
          <w:ilvl w:val="0"/>
          <w:numId w:val="6"/>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занимать позицию в дискуссиях и выковывать свое собственное мнение;</w:t>
      </w:r>
    </w:p>
    <w:p w:rsidR="00AB27DC" w:rsidRPr="009A3C6E" w:rsidRDefault="00AB27DC" w:rsidP="00007050">
      <w:pPr>
        <w:numPr>
          <w:ilvl w:val="0"/>
          <w:numId w:val="6"/>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видеть важность политического и экономического окружения, в котором проходит обучение и работа;</w:t>
      </w:r>
    </w:p>
    <w:p w:rsidR="00AB27DC" w:rsidRPr="009A3C6E" w:rsidRDefault="00AB27DC" w:rsidP="00007050">
      <w:pPr>
        <w:numPr>
          <w:ilvl w:val="0"/>
          <w:numId w:val="6"/>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оценивать социальные привычки, связанные со здоровьем, потреблением, а также с окружающей средой;</w:t>
      </w:r>
    </w:p>
    <w:p w:rsidR="00AB27DC" w:rsidRPr="009A3C6E" w:rsidRDefault="00AB27DC" w:rsidP="00AA2F83">
      <w:pPr>
        <w:numPr>
          <w:ilvl w:val="0"/>
          <w:numId w:val="6"/>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уметь оценивать произведения искусства и литературы. </w:t>
      </w:r>
    </w:p>
    <w:p w:rsidR="00AB27DC" w:rsidRPr="009A3C6E" w:rsidRDefault="00AB27DC" w:rsidP="00AA2F83">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u w:val="single"/>
          <w:lang w:eastAsia="ru-RU"/>
        </w:rPr>
        <w:t>Сотрудничать:</w:t>
      </w:r>
    </w:p>
    <w:p w:rsidR="00AB27DC" w:rsidRPr="009A3C6E" w:rsidRDefault="00AB27DC" w:rsidP="00AA2F83">
      <w:pPr>
        <w:numPr>
          <w:ilvl w:val="0"/>
          <w:numId w:val="7"/>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уметь сотрудничать и работать в группе;</w:t>
      </w:r>
    </w:p>
    <w:p w:rsidR="00AB27DC" w:rsidRPr="009A3C6E" w:rsidRDefault="00AB27DC" w:rsidP="00007050">
      <w:pPr>
        <w:numPr>
          <w:ilvl w:val="0"/>
          <w:numId w:val="7"/>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принимать решения — улаживать разногласия и конфликты;</w:t>
      </w:r>
    </w:p>
    <w:p w:rsidR="00AB27DC" w:rsidRPr="009A3C6E" w:rsidRDefault="00AB27DC" w:rsidP="00007050">
      <w:pPr>
        <w:numPr>
          <w:ilvl w:val="0"/>
          <w:numId w:val="7"/>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уметь договариваться;</w:t>
      </w:r>
    </w:p>
    <w:p w:rsidR="00AB27DC" w:rsidRPr="009A3C6E" w:rsidRDefault="00AB27DC" w:rsidP="00AA2F83">
      <w:pPr>
        <w:numPr>
          <w:ilvl w:val="0"/>
          <w:numId w:val="7"/>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уметь разрабатывать и выполнять контракты. </w:t>
      </w:r>
    </w:p>
    <w:p w:rsidR="00AB27DC" w:rsidRPr="009A3C6E" w:rsidRDefault="00AB27DC" w:rsidP="00AA2F83">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u w:val="single"/>
          <w:lang w:eastAsia="ru-RU"/>
        </w:rPr>
        <w:t>Приниматься за дело:</w:t>
      </w:r>
    </w:p>
    <w:p w:rsidR="00AB27DC" w:rsidRPr="009A3C6E" w:rsidRDefault="00AB27DC" w:rsidP="00AA2F83">
      <w:pPr>
        <w:numPr>
          <w:ilvl w:val="0"/>
          <w:numId w:val="8"/>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включаться в проект;</w:t>
      </w:r>
    </w:p>
    <w:p w:rsidR="00AB27DC" w:rsidRPr="009A3C6E" w:rsidRDefault="00AB27DC" w:rsidP="00007050">
      <w:pPr>
        <w:numPr>
          <w:ilvl w:val="0"/>
          <w:numId w:val="8"/>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нести ответственность;</w:t>
      </w:r>
    </w:p>
    <w:p w:rsidR="00AB27DC" w:rsidRPr="009A3C6E" w:rsidRDefault="00AB27DC" w:rsidP="00007050">
      <w:pPr>
        <w:numPr>
          <w:ilvl w:val="0"/>
          <w:numId w:val="8"/>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входить в группу или коллектив и вносить свой вклад;</w:t>
      </w:r>
    </w:p>
    <w:p w:rsidR="00AB27DC" w:rsidRPr="009A3C6E" w:rsidRDefault="00AB27DC" w:rsidP="00007050">
      <w:pPr>
        <w:numPr>
          <w:ilvl w:val="0"/>
          <w:numId w:val="8"/>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доказывать солидарность;</w:t>
      </w:r>
    </w:p>
    <w:p w:rsidR="00AB27DC" w:rsidRPr="009A3C6E" w:rsidRDefault="00AB27DC" w:rsidP="00007050">
      <w:pPr>
        <w:numPr>
          <w:ilvl w:val="0"/>
          <w:numId w:val="8"/>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уметь организовывать свою работу;</w:t>
      </w:r>
    </w:p>
    <w:p w:rsidR="00AB27DC" w:rsidRPr="009A3C6E" w:rsidRDefault="00AB27DC" w:rsidP="00AA2F83">
      <w:pPr>
        <w:numPr>
          <w:ilvl w:val="0"/>
          <w:numId w:val="8"/>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уметь пользоваться вычислительными и моделирующими приборами. </w:t>
      </w:r>
    </w:p>
    <w:p w:rsidR="00AB27DC" w:rsidRPr="009A3C6E" w:rsidRDefault="00AB27DC" w:rsidP="00AA2F83">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u w:val="single"/>
          <w:lang w:eastAsia="ru-RU"/>
        </w:rPr>
        <w:t>Адаптироваться:</w:t>
      </w:r>
    </w:p>
    <w:p w:rsidR="00AB27DC" w:rsidRPr="009A3C6E" w:rsidRDefault="00AB27DC" w:rsidP="00AA2F83">
      <w:pPr>
        <w:numPr>
          <w:ilvl w:val="0"/>
          <w:numId w:val="9"/>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уметь использовать новые технологии информации и коммуникации;</w:t>
      </w:r>
    </w:p>
    <w:p w:rsidR="00AB27DC" w:rsidRPr="009A3C6E" w:rsidRDefault="00AB27DC" w:rsidP="00007050">
      <w:pPr>
        <w:numPr>
          <w:ilvl w:val="0"/>
          <w:numId w:val="9"/>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доказывать гибкость перед лицом быстрых изменений;</w:t>
      </w:r>
    </w:p>
    <w:p w:rsidR="00AB27DC" w:rsidRPr="009A3C6E" w:rsidRDefault="00AB27DC" w:rsidP="00007050">
      <w:pPr>
        <w:numPr>
          <w:ilvl w:val="0"/>
          <w:numId w:val="9"/>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показывать стойкость перед трудностями;</w:t>
      </w:r>
    </w:p>
    <w:p w:rsidR="00AB27DC" w:rsidRPr="009A3C6E" w:rsidRDefault="00AB27DC" w:rsidP="00AA2F83">
      <w:pPr>
        <w:numPr>
          <w:ilvl w:val="0"/>
          <w:numId w:val="9"/>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уметь находить новые решения.</w:t>
      </w:r>
    </w:p>
    <w:p w:rsidR="00AB27DC" w:rsidRPr="009A3C6E" w:rsidRDefault="00AB27DC" w:rsidP="00AA2F83">
      <w:pPr>
        <w:spacing w:after="0" w:line="240" w:lineRule="auto"/>
        <w:jc w:val="center"/>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Ключевые компетенции отечественного образования</w:t>
      </w:r>
    </w:p>
    <w:p w:rsidR="00AB27DC" w:rsidRPr="009A3C6E" w:rsidRDefault="00AB27DC" w:rsidP="00AA2F83">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Для России тенденции европейского образования никогда не были безразличны. При этом не сдает позиции концепция «своего», на других непохожего, пути, сторонники которой обосновывали такое отстранение спецификой отечественных традиций. Однако стоять в стороне от общих процессов и тенденций в развитии образования наша страна более не может и не должна. В этом смысле не является исключением и тенденция усиления роли компетенций в образовании. Разумеется, при конкретизации приведенных выше ключевых компетенций необходимо учитывать реальную ситуацию. Перечень ключевых компетенций, которые приведен ниже, основывается на главных целях общего образования, структурном представлении социального опыта и опыта личности, а также основных видах деятельности ученика, позволяющих ему овладевать социальным опытом, получать навыки жизни и практической деятельности в современном обществе.</w:t>
      </w:r>
    </w:p>
    <w:p w:rsidR="00AB27DC" w:rsidRPr="009A3C6E" w:rsidRDefault="00AB27DC" w:rsidP="00161155">
      <w:pPr>
        <w:spacing w:after="0" w:line="240" w:lineRule="auto"/>
        <w:ind w:firstLine="708"/>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С учетом данных позиций и опираясь на проведенные исследования, определены следующие группы ключевых компетенций: </w:t>
      </w:r>
      <w:r w:rsidRPr="009A3C6E">
        <w:rPr>
          <w:rFonts w:ascii="Times New Roman" w:hAnsi="Times New Roman" w:cs="Times New Roman"/>
          <w:sz w:val="24"/>
          <w:szCs w:val="24"/>
          <w:lang w:eastAsia="ru-RU"/>
        </w:rPr>
        <w:br/>
      </w:r>
      <w:r w:rsidRPr="009A3C6E">
        <w:rPr>
          <w:rFonts w:ascii="Times New Roman" w:hAnsi="Times New Roman" w:cs="Times New Roman"/>
          <w:b/>
          <w:bCs/>
          <w:sz w:val="24"/>
          <w:szCs w:val="24"/>
          <w:lang w:eastAsia="ru-RU"/>
        </w:rPr>
        <w:t>Ценностно-смысловые компетенции.</w:t>
      </w:r>
      <w:r w:rsidRPr="009A3C6E">
        <w:rPr>
          <w:rFonts w:ascii="Times New Roman" w:hAnsi="Times New Roman" w:cs="Times New Roman"/>
          <w:sz w:val="24"/>
          <w:szCs w:val="24"/>
          <w:lang w:eastAsia="ru-RU"/>
        </w:rPr>
        <w:t xml:space="preserve"> Это компетенции, связанные с ценностными ориентирами ученика, его способностью видеть и понимать окружающий мир, ориентироваться в нем, осознавать свою роль и предназначение, уметь выбирать целевые и смысловые установки для своих действий и поступков, принимать решения. Данные компетенции обеспечивают механизм самоопределения ученика в ситуациях учебной и иной деятельности. От них зависит индивидуальная образовательная траектория ученика и программа его жизнедеятельности в целом. </w:t>
      </w:r>
    </w:p>
    <w:p w:rsidR="00AB27DC" w:rsidRPr="009A3C6E" w:rsidRDefault="00AB27DC" w:rsidP="00161155">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 Общекультурные компетенции.</w:t>
      </w:r>
      <w:r w:rsidRPr="009A3C6E">
        <w:rPr>
          <w:rFonts w:ascii="Times New Roman" w:hAnsi="Times New Roman" w:cs="Times New Roman"/>
          <w:sz w:val="24"/>
          <w:szCs w:val="24"/>
          <w:lang w:eastAsia="ru-RU"/>
        </w:rPr>
        <w:t xml:space="preserve"> Познание и опыт деятельности в области национальной и общечеловеческой культуры; духовно-нравственные основы жизни человека и человечества, отдельных народов; культурологические основы семейных, социальных, общественных явлений и традиций; роль науки и религии в жизни человека; компетенции в бытовой и культурно-досуговой сфере, например, владение эффективными способами организации свободного времени. Сюда же относится опыт освоения учеником картины мира, расширяющейся до культурологического и всечеловеческого понимания мира </w:t>
      </w:r>
    </w:p>
    <w:p w:rsidR="00AB27DC" w:rsidRPr="009A3C6E" w:rsidRDefault="00AB27DC" w:rsidP="00161155">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 Учебно-познавательные компетенции.</w:t>
      </w:r>
      <w:r w:rsidRPr="009A3C6E">
        <w:rPr>
          <w:rFonts w:ascii="Times New Roman" w:hAnsi="Times New Roman" w:cs="Times New Roman"/>
          <w:sz w:val="24"/>
          <w:szCs w:val="24"/>
          <w:lang w:eastAsia="ru-RU"/>
        </w:rPr>
        <w:t xml:space="preserve"> Это совокупность компетенций ученика в сфере самостоятельной познавательной деятельности, включающей элементы логической, методологической, общеучебной деятельности. Сюда входят способы организации целеполагания, планирования, анализа, рефлексии, самооценки. По отношению к изучаемым объектам ученик овладевает креативными навыками: добыванием знаний непосредственно из окружающей действительности, владением приемами учебно-познавательных проблем, действий в нестандартных ситуациях. В рамках этих компетенций определяются требования функциональной грамотности: умение отличать факты от домыслов, владение измерительными навыками, использование вероятностных, статистических и иных методов познания. </w:t>
      </w:r>
    </w:p>
    <w:p w:rsidR="00AB27DC" w:rsidRPr="009A3C6E" w:rsidRDefault="00AB27DC" w:rsidP="00161155">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 Информационные компетенции</w:t>
      </w:r>
      <w:r w:rsidRPr="009A3C6E">
        <w:rPr>
          <w:rFonts w:ascii="Times New Roman" w:hAnsi="Times New Roman" w:cs="Times New Roman"/>
          <w:sz w:val="24"/>
          <w:szCs w:val="24"/>
          <w:lang w:eastAsia="ru-RU"/>
        </w:rPr>
        <w:t>. Навыки деятельности по отношению к информации в учебных предметах и образовательных областях, а также в окружающем мире. Владение современными средствами информации (телевизор, магнитофон, телефон, факс, компьютер, принтер, модем, копир и т.п.) и информационными технологиями (аудио- видеозапись, электронная почта, СМИ, Интернет). Поиск, анализ и отбор необходимой информации, ее преобразование, сохранение и передача.</w:t>
      </w:r>
    </w:p>
    <w:p w:rsidR="00AB27DC" w:rsidRPr="009A3C6E" w:rsidRDefault="00AB27DC" w:rsidP="00161155">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 Коммуникативные компетенции.</w:t>
      </w:r>
      <w:r w:rsidRPr="009A3C6E">
        <w:rPr>
          <w:rFonts w:ascii="Times New Roman" w:hAnsi="Times New Roman" w:cs="Times New Roman"/>
          <w:sz w:val="24"/>
          <w:szCs w:val="24"/>
          <w:lang w:eastAsia="ru-RU"/>
        </w:rPr>
        <w:t xml:space="preserve"> Знание языков, способов взаимодействия с окружающими и удаленными событиями и людьми; навыки работы в группе, коллективе, владение различными социальными ролями. Ученик должен уметь представить себя, написать письмо, анкету, заявление, задать вопрос, вести дискуссию и др. Для освоения этих компетенций в учебном процессе фиксируется необходимое и достаточное количество реальных объектов коммуникации и способов работы с ними для ученика каждой ступени обучения в рамках каждого изучаемого предмета или образовательной области.</w:t>
      </w:r>
    </w:p>
    <w:p w:rsidR="00AB27DC" w:rsidRPr="009A3C6E" w:rsidRDefault="00AB27DC" w:rsidP="00161155">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 Социально-трудовые компетенции.</w:t>
      </w:r>
      <w:r w:rsidRPr="009A3C6E">
        <w:rPr>
          <w:rFonts w:ascii="Times New Roman" w:hAnsi="Times New Roman" w:cs="Times New Roman"/>
          <w:b/>
          <w:bCs/>
          <w:i/>
          <w:iCs/>
          <w:sz w:val="24"/>
          <w:szCs w:val="24"/>
          <w:lang w:eastAsia="ru-RU"/>
        </w:rPr>
        <w:t xml:space="preserve"> </w:t>
      </w:r>
      <w:r w:rsidRPr="009A3C6E">
        <w:rPr>
          <w:rFonts w:ascii="Times New Roman" w:hAnsi="Times New Roman" w:cs="Times New Roman"/>
          <w:sz w:val="24"/>
          <w:szCs w:val="24"/>
          <w:lang w:eastAsia="ru-RU"/>
        </w:rPr>
        <w:t xml:space="preserve">Выполнение роли гражданина, наблюдателя, избирателя, представителя, потребителя, покупателя, клиента, производителя, члена семьи. Права и обязанности в вопросах экономики и права, в области профессионального самоопределения. В данные компетенции входят, например, умения анализировать ситуацию на рынке труда, действовать в соответствии с личной и общественной выгодой, владеть этикой трудовых и гражданских взаимоотношений. </w:t>
      </w:r>
    </w:p>
    <w:p w:rsidR="00AB27DC" w:rsidRPr="009A3C6E" w:rsidRDefault="00AB27DC" w:rsidP="00161155">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 Компетенции личностного самосовершенствования</w:t>
      </w:r>
      <w:r w:rsidRPr="009A3C6E">
        <w:rPr>
          <w:rFonts w:ascii="Times New Roman" w:hAnsi="Times New Roman" w:cs="Times New Roman"/>
          <w:sz w:val="24"/>
          <w:szCs w:val="24"/>
          <w:lang w:eastAsia="ru-RU"/>
        </w:rPr>
        <w:t xml:space="preserve"> направлены на освоение способов физического, духовного и интеллектуального саморазвития, эмоциональной саморегуляции и самоподдержки. Ученик овладевает способами деятельности в собственных интересах и возможностях, что выражаются в его непрерывном самопознании, развитии необходимых современному человеку личностных качеств, формировании психологической грамотности, культуры мышления и поведения. К данным компетенциям относятся правила личной гигиены, забота о собственном здоровье, половая грамотность, внутренняя экологическая культура, способы безопасной жизнедеятельности.</w:t>
      </w:r>
    </w:p>
    <w:p w:rsidR="00AB27DC" w:rsidRPr="009A3C6E" w:rsidRDefault="00AB27DC" w:rsidP="00161155">
      <w:pPr>
        <w:tabs>
          <w:tab w:val="left" w:pos="4380"/>
        </w:tabs>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Функции компетенций в обучении</w:t>
      </w:r>
    </w:p>
    <w:p w:rsidR="00AB27DC" w:rsidRPr="009A3C6E" w:rsidRDefault="00AB27DC" w:rsidP="00161155">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«Понятие компетентности включает не только когнитивную и операционально-технологическую составляющие, но и мотивационную, этическую, социальную и поведенческую» (Хуторской А.В.). То есть компетентность всегда окрашена качествами конкретного ученика. Данных качеств может быть множество – от смысловых и связанных с целеполаганием (зачем мне необходима данная компетенция), до рефлексивно-оценочных (насколько успешно я применяю данную компетенцию в жизни) Компетенция не сводится только к знаниям или только к умениям. Компетенция является сферой отношений, существующих между знанием и действием в практике. Анализ различных перечней компетенций показывает их креативную (творческую) направленность. К собственно креативным компетенциям можно отнести следующие: «уметь извлекать пользу из опыта», «уметь решать проблемы», « раскрывать взаимосвязь прошлых и настоящих событий», «уметь находить новые решения». В то же время, указаний на данные умения еще недостаточно, для того чтобы целостно представить весь комплекс знаний, умений, способов деятельности и опыта ученика в отношении его креативных компетенций. </w:t>
      </w:r>
    </w:p>
    <w:p w:rsidR="00AB27DC" w:rsidRPr="009A3C6E" w:rsidRDefault="00AB27DC" w:rsidP="00161155">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Основные функции компетенций</w:t>
      </w:r>
      <w:r w:rsidRPr="009A3C6E">
        <w:rPr>
          <w:rFonts w:ascii="Times New Roman" w:hAnsi="Times New Roman" w:cs="Times New Roman"/>
          <w:sz w:val="24"/>
          <w:szCs w:val="24"/>
          <w:lang w:eastAsia="ru-RU"/>
        </w:rPr>
        <w:t>, которые выделены на основании анализа их роли и места в обучении:</w:t>
      </w:r>
    </w:p>
    <w:p w:rsidR="00AB27DC" w:rsidRPr="009A3C6E" w:rsidRDefault="00AB27DC" w:rsidP="00161155">
      <w:pPr>
        <w:numPr>
          <w:ilvl w:val="0"/>
          <w:numId w:val="10"/>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отражать социальную востребованность на молодых граждан, подготовленных к участию в повседневной жизни;</w:t>
      </w:r>
    </w:p>
    <w:p w:rsidR="00AB27DC" w:rsidRPr="009A3C6E" w:rsidRDefault="00AB27DC" w:rsidP="00007050">
      <w:pPr>
        <w:numPr>
          <w:ilvl w:val="0"/>
          <w:numId w:val="10"/>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быть условием реализации личностных смыслов ученика в обучении, средством преодоления его отчуждения от образования;</w:t>
      </w:r>
    </w:p>
    <w:p w:rsidR="00AB27DC" w:rsidRPr="009A3C6E" w:rsidRDefault="00AB27DC" w:rsidP="00007050">
      <w:pPr>
        <w:numPr>
          <w:ilvl w:val="0"/>
          <w:numId w:val="10"/>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задавать реальные объекты окружающей действительности для целевого комплексного приложения знаний, умений и способов деятельности;</w:t>
      </w:r>
    </w:p>
    <w:p w:rsidR="00AB27DC" w:rsidRPr="009A3C6E" w:rsidRDefault="00AB27DC" w:rsidP="00007050">
      <w:pPr>
        <w:numPr>
          <w:ilvl w:val="0"/>
          <w:numId w:val="10"/>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задавать опыт предметной деятельности ученика, необходимый для формирования у него способности и практической подготовленности в отношении к реальным объектам действительности;</w:t>
      </w:r>
    </w:p>
    <w:p w:rsidR="00AB27DC" w:rsidRPr="009A3C6E" w:rsidRDefault="00AB27DC" w:rsidP="00007050">
      <w:pPr>
        <w:numPr>
          <w:ilvl w:val="0"/>
          <w:numId w:val="10"/>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быть частью содержания различных учебных предметов и образовательных областей в качестве метапредметных элементов содержания образования;</w:t>
      </w:r>
    </w:p>
    <w:p w:rsidR="00AB27DC" w:rsidRPr="009A3C6E" w:rsidRDefault="00AB27DC" w:rsidP="00007050">
      <w:pPr>
        <w:numPr>
          <w:ilvl w:val="0"/>
          <w:numId w:val="10"/>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соединять теоретические знания с их практическим использованием для решения конкретных задач;</w:t>
      </w:r>
    </w:p>
    <w:p w:rsidR="00AB27DC" w:rsidRPr="009A3C6E" w:rsidRDefault="00AB27DC" w:rsidP="00161155">
      <w:pPr>
        <w:numPr>
          <w:ilvl w:val="0"/>
          <w:numId w:val="10"/>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представлять собой интегральные характеристики качества подготовки учащихся и служить средствами организации комплексного личностно и социально значимого образовательного контроля.</w:t>
      </w:r>
    </w:p>
    <w:p w:rsidR="00AB27DC" w:rsidRPr="009A3C6E" w:rsidRDefault="00AB27DC" w:rsidP="00161155">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 xml:space="preserve">Компетенции различаются по своей значимости. </w:t>
      </w:r>
      <w:r w:rsidRPr="009A3C6E">
        <w:rPr>
          <w:rFonts w:ascii="Times New Roman" w:hAnsi="Times New Roman" w:cs="Times New Roman"/>
          <w:sz w:val="24"/>
          <w:szCs w:val="24"/>
          <w:lang w:eastAsia="ru-RU"/>
        </w:rPr>
        <w:t xml:space="preserve">В соответствии с разделением содержания образования на общее метапредметное (для всех предметов), межпредметное (для цикла предметов или образовательных областей) и предметное (для каждого учебного предмета), выстраиваются три уровня: </w:t>
      </w:r>
    </w:p>
    <w:p w:rsidR="00AB27DC" w:rsidRPr="009A3C6E" w:rsidRDefault="00AB27DC" w:rsidP="00161155">
      <w:pPr>
        <w:numPr>
          <w:ilvl w:val="0"/>
          <w:numId w:val="11"/>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i/>
          <w:iCs/>
          <w:sz w:val="24"/>
          <w:szCs w:val="24"/>
          <w:lang w:eastAsia="ru-RU"/>
        </w:rPr>
        <w:t>ключевые компетенции</w:t>
      </w:r>
      <w:r w:rsidRPr="009A3C6E">
        <w:rPr>
          <w:rFonts w:ascii="Times New Roman" w:hAnsi="Times New Roman" w:cs="Times New Roman"/>
          <w:sz w:val="24"/>
          <w:szCs w:val="24"/>
          <w:lang w:eastAsia="ru-RU"/>
        </w:rPr>
        <w:t xml:space="preserve"> - относятся к общему (метапредметному) содержанию образования;</w:t>
      </w:r>
    </w:p>
    <w:p w:rsidR="00AB27DC" w:rsidRPr="009A3C6E" w:rsidRDefault="00AB27DC" w:rsidP="00007050">
      <w:pPr>
        <w:numPr>
          <w:ilvl w:val="0"/>
          <w:numId w:val="11"/>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i/>
          <w:iCs/>
          <w:sz w:val="24"/>
          <w:szCs w:val="24"/>
          <w:lang w:eastAsia="ru-RU"/>
        </w:rPr>
        <w:t>общепредметные компетенции</w:t>
      </w:r>
      <w:r w:rsidRPr="009A3C6E">
        <w:rPr>
          <w:rFonts w:ascii="Times New Roman" w:hAnsi="Times New Roman" w:cs="Times New Roman"/>
          <w:sz w:val="24"/>
          <w:szCs w:val="24"/>
          <w:lang w:eastAsia="ru-RU"/>
        </w:rPr>
        <w:t xml:space="preserve"> – относятся к определенному кругу учебных предметов и образовательных областей;</w:t>
      </w:r>
    </w:p>
    <w:p w:rsidR="00AB27DC" w:rsidRPr="009A3C6E" w:rsidRDefault="00AB27DC" w:rsidP="00161155">
      <w:pPr>
        <w:numPr>
          <w:ilvl w:val="0"/>
          <w:numId w:val="11"/>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i/>
          <w:iCs/>
          <w:sz w:val="24"/>
          <w:szCs w:val="24"/>
          <w:lang w:eastAsia="ru-RU"/>
        </w:rPr>
        <w:t xml:space="preserve">предметные компетенции </w:t>
      </w:r>
      <w:r w:rsidRPr="009A3C6E">
        <w:rPr>
          <w:rFonts w:ascii="Times New Roman" w:hAnsi="Times New Roman" w:cs="Times New Roman"/>
          <w:sz w:val="24"/>
          <w:szCs w:val="24"/>
          <w:lang w:eastAsia="ru-RU"/>
        </w:rPr>
        <w:t>- частные по отношению к двум предыдущим уровням компетенции, имеющие конкретное описание и возможность формирования в рамках учебных предметов.</w:t>
      </w:r>
    </w:p>
    <w:p w:rsidR="00AB27DC" w:rsidRPr="009A3C6E" w:rsidRDefault="00AB27DC" w:rsidP="00161155">
      <w:pPr>
        <w:spacing w:after="0" w:line="240" w:lineRule="auto"/>
        <w:jc w:val="center"/>
        <w:rPr>
          <w:rFonts w:ascii="Times New Roman" w:hAnsi="Times New Roman" w:cs="Times New Roman"/>
          <w:b/>
          <w:bCs/>
          <w:sz w:val="24"/>
          <w:szCs w:val="24"/>
          <w:lang w:eastAsia="ru-RU"/>
        </w:rPr>
      </w:pPr>
      <w:r w:rsidRPr="009A3C6E">
        <w:rPr>
          <w:rFonts w:ascii="Times New Roman" w:hAnsi="Times New Roman" w:cs="Times New Roman"/>
          <w:b/>
          <w:bCs/>
          <w:sz w:val="24"/>
          <w:szCs w:val="24"/>
          <w:lang w:eastAsia="ru-RU"/>
        </w:rPr>
        <w:t>Динамика развития предметной компетенции.</w:t>
      </w:r>
    </w:p>
    <w:p w:rsidR="00AB27DC" w:rsidRPr="009A3C6E" w:rsidRDefault="00AB27DC" w:rsidP="00161155">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Каждая из общепредметных образовательных компетенций имеет сквозное воплощение во всех трех ступенях обучения – начальная, основная, средняя (полная) общая школа. Чтобы определить реализацию общепредметной компетенции на каждой ступени, необходимо описать динамику развития соответствующей предметной компетенции для того или иного объекта изучаемой действительности. Выполнение данного этапа проектирования предполагает учёт того, что с течением времени обучения:</w:t>
      </w:r>
    </w:p>
    <w:p w:rsidR="00AB27DC" w:rsidRPr="009A3C6E" w:rsidRDefault="00AB27DC" w:rsidP="00161155">
      <w:pPr>
        <w:numPr>
          <w:ilvl w:val="0"/>
          <w:numId w:val="12"/>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увеличивается количество и качество освоенных учеником элементов компетенции, например, в начальной школе ученик овладевает навыком обоснованного выбора варианта контрольной работы, а в старшей профильной школе умеет отбирать для себя оптимальное количество контрольных нормативов;</w:t>
      </w:r>
    </w:p>
    <w:p w:rsidR="00AB27DC" w:rsidRPr="009A3C6E" w:rsidRDefault="00AB27DC" w:rsidP="00007050">
      <w:pPr>
        <w:numPr>
          <w:ilvl w:val="0"/>
          <w:numId w:val="12"/>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происходит изменение или расширение объектов, к которым относится данная компетенция, например, в младших классах носителем информации ученика служит школьный дневник, а в старших классах – электронный органайзер;</w:t>
      </w:r>
    </w:p>
    <w:p w:rsidR="00AB27DC" w:rsidRPr="009A3C6E" w:rsidRDefault="00AB27DC" w:rsidP="00161155">
      <w:pPr>
        <w:numPr>
          <w:ilvl w:val="0"/>
          <w:numId w:val="12"/>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компетенции интегрируются, взаимодействуют между собой, образуя комплексные личностные новообразования, например, компетенции проектной работы.</w:t>
      </w:r>
    </w:p>
    <w:p w:rsidR="00AB27DC" w:rsidRPr="009A3C6E" w:rsidRDefault="00AB27DC" w:rsidP="00161155">
      <w:pPr>
        <w:spacing w:after="0" w:line="240" w:lineRule="auto"/>
        <w:jc w:val="center"/>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Формирование ключевых компетенций</w:t>
      </w:r>
    </w:p>
    <w:p w:rsidR="00AB27DC" w:rsidRPr="009A3C6E" w:rsidRDefault="00AB27DC" w:rsidP="00CF1BA3">
      <w:pPr>
        <w:spacing w:after="0" w:line="240" w:lineRule="auto"/>
        <w:ind w:left="357" w:firstLine="346"/>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Чтобы перейти к обучению, необходимо задать компетенции в деятельностной форме. В этом случае само название компетенции будет определять суть соответствующего метода обучения. Приведем примеры формулировок компетенций в деятельностной форме:</w:t>
      </w:r>
    </w:p>
    <w:p w:rsidR="00AB27DC" w:rsidRPr="009A3C6E" w:rsidRDefault="00AB27DC" w:rsidP="00CF1BA3">
      <w:pPr>
        <w:spacing w:after="0" w:line="240" w:lineRule="auto"/>
        <w:ind w:firstLine="703"/>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Ценностно-смысловые компетенции предполагают умения:</w:t>
      </w:r>
    </w:p>
    <w:p w:rsidR="00AB27DC" w:rsidRPr="009A3C6E" w:rsidRDefault="00AB27DC" w:rsidP="00CF1BA3">
      <w:pPr>
        <w:numPr>
          <w:ilvl w:val="0"/>
          <w:numId w:val="13"/>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формулировать собственные ценностные ориентиры по отношению к предмету и сферам деятельности; </w:t>
      </w:r>
    </w:p>
    <w:p w:rsidR="00AB27DC" w:rsidRPr="009A3C6E" w:rsidRDefault="00AB27DC" w:rsidP="00007050">
      <w:pPr>
        <w:numPr>
          <w:ilvl w:val="0"/>
          <w:numId w:val="13"/>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владеть способами самоопределения в ситуациях выбора на основе собственных позиций; уметь принимать решения, брать на себя ответственность за их последствия, осуществлять действия и поступки на основе выбранных целевых и смысловых установок;</w:t>
      </w:r>
    </w:p>
    <w:p w:rsidR="00AB27DC" w:rsidRPr="009A3C6E" w:rsidRDefault="00AB27DC" w:rsidP="00CF1BA3">
      <w:pPr>
        <w:numPr>
          <w:ilvl w:val="0"/>
          <w:numId w:val="13"/>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осуществлять индивидуальную образовательную траекторию с учетом общих требований и норм.</w:t>
      </w:r>
    </w:p>
    <w:p w:rsidR="00AB27DC" w:rsidRPr="009A3C6E" w:rsidRDefault="00AB27DC" w:rsidP="00CF1BA3">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Учебно-познавательные компетенции:</w:t>
      </w:r>
    </w:p>
    <w:p w:rsidR="00AB27DC" w:rsidRPr="009A3C6E" w:rsidRDefault="00AB27DC" w:rsidP="00CF1BA3">
      <w:pPr>
        <w:numPr>
          <w:ilvl w:val="0"/>
          <w:numId w:val="14"/>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ставить цель и организовывать её достижение, уметь пояснить свою цель; </w:t>
      </w:r>
    </w:p>
    <w:p w:rsidR="00AB27DC" w:rsidRPr="009A3C6E" w:rsidRDefault="00AB27DC" w:rsidP="00007050">
      <w:pPr>
        <w:numPr>
          <w:ilvl w:val="0"/>
          <w:numId w:val="14"/>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организовывать планирование, анализ, рефлексию, самооценку своей учебно-познавательной деятельности;</w:t>
      </w:r>
    </w:p>
    <w:p w:rsidR="00AB27DC" w:rsidRPr="009A3C6E" w:rsidRDefault="00AB27DC" w:rsidP="00007050">
      <w:pPr>
        <w:numPr>
          <w:ilvl w:val="0"/>
          <w:numId w:val="14"/>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задавать вопросы к наблюдаемым фактам, отыскивать причины явлений, обозначать свое понимание или непонимание по отношению к изучаемой проблеме; </w:t>
      </w:r>
    </w:p>
    <w:p w:rsidR="00AB27DC" w:rsidRPr="009A3C6E" w:rsidRDefault="00AB27DC" w:rsidP="00007050">
      <w:pPr>
        <w:numPr>
          <w:ilvl w:val="0"/>
          <w:numId w:val="14"/>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ставить познавательные задачи и выдвигать гипотезы; выбирать условия проведения наблюдения или опыта; выбирать необходимые приборы и оборудование, владеть измерительными навыками, работать с инструкциями; использовать элементы вероятностных и статистических методов познания; описывать результаты, формулировать выводы;</w:t>
      </w:r>
    </w:p>
    <w:p w:rsidR="00AB27DC" w:rsidRPr="009A3C6E" w:rsidRDefault="00AB27DC" w:rsidP="00007050">
      <w:pPr>
        <w:numPr>
          <w:ilvl w:val="0"/>
          <w:numId w:val="14"/>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выступать устно и письменно о результатах своего исследования с использованием компьютерных средств и технологий (текстовые и графические редакторы, презентации); </w:t>
      </w:r>
    </w:p>
    <w:p w:rsidR="00AB27DC" w:rsidRPr="009A3C6E" w:rsidRDefault="00AB27DC" w:rsidP="00CF1BA3">
      <w:pPr>
        <w:numPr>
          <w:ilvl w:val="0"/>
          <w:numId w:val="14"/>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иметь опыт восприятия картины мира.</w:t>
      </w:r>
    </w:p>
    <w:p w:rsidR="00AB27DC" w:rsidRPr="009A3C6E" w:rsidRDefault="00AB27DC" w:rsidP="00CF1BA3">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Социокультурные компетенции:</w:t>
      </w:r>
    </w:p>
    <w:p w:rsidR="00AB27DC" w:rsidRPr="009A3C6E" w:rsidRDefault="00AB27DC" w:rsidP="00CF1BA3">
      <w:pPr>
        <w:numPr>
          <w:ilvl w:val="0"/>
          <w:numId w:val="15"/>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владеть знаниями и опытом выполнения типичных социальных ролей: семьянина, гражданина, работника, собственника, потребителя, покупателя; уметь действовать в каждодневных ситуациях семейно-бытовой сферы; </w:t>
      </w:r>
    </w:p>
    <w:p w:rsidR="00AB27DC" w:rsidRPr="009A3C6E" w:rsidRDefault="00AB27DC" w:rsidP="00007050">
      <w:pPr>
        <w:numPr>
          <w:ilvl w:val="0"/>
          <w:numId w:val="15"/>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определять свое место и роль в окружающем мире, в семье, в коллективе, государстве; владеть культурными нормами и традициями, прожитыми в собственной деятельности; владеть эффективными способами организации свободного времени;</w:t>
      </w:r>
    </w:p>
    <w:p w:rsidR="00AB27DC" w:rsidRPr="009A3C6E" w:rsidRDefault="00AB27DC" w:rsidP="00007050">
      <w:pPr>
        <w:numPr>
          <w:ilvl w:val="0"/>
          <w:numId w:val="15"/>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иметь представление о системах социальных норм и ценностей в России и других странах; иметь осознанный опыт жизни в многонациональном, многокультурном, многоконфессиональном обществе;</w:t>
      </w:r>
    </w:p>
    <w:p w:rsidR="00AB27DC" w:rsidRPr="009A3C6E" w:rsidRDefault="00AB27DC" w:rsidP="00007050">
      <w:pPr>
        <w:numPr>
          <w:ilvl w:val="0"/>
          <w:numId w:val="15"/>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действовать в сфере трудовых отношений в соответствии с личной и общественной пользой, владеть этикой трудовых и гражданских взаимоотношений;</w:t>
      </w:r>
    </w:p>
    <w:p w:rsidR="00AB27DC" w:rsidRPr="009A3C6E" w:rsidRDefault="00AB27DC" w:rsidP="00CF1BA3">
      <w:pPr>
        <w:numPr>
          <w:ilvl w:val="0"/>
          <w:numId w:val="15"/>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владеть элементами художественно-творческих компетенций читателя, слушателя, исполнителя, зрителя, юного художника, писателя, ремесленника и др.</w:t>
      </w:r>
    </w:p>
    <w:p w:rsidR="00AB27DC" w:rsidRPr="009A3C6E" w:rsidRDefault="00AB27DC" w:rsidP="00CF1BA3">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Коммуникативные компетенции:</w:t>
      </w:r>
    </w:p>
    <w:p w:rsidR="00AB27DC" w:rsidRPr="009A3C6E" w:rsidRDefault="00AB27DC" w:rsidP="00CF1BA3">
      <w:pPr>
        <w:numPr>
          <w:ilvl w:val="0"/>
          <w:numId w:val="16"/>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уметь представить себя устно и письменно, написать анкету, заявление, резюме, письмо, поздравление;</w:t>
      </w:r>
    </w:p>
    <w:p w:rsidR="00AB27DC" w:rsidRPr="009A3C6E" w:rsidRDefault="00AB27DC" w:rsidP="00007050">
      <w:pPr>
        <w:numPr>
          <w:ilvl w:val="0"/>
          <w:numId w:val="16"/>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уметь представлять свой класс, школу, страну в ситуациях межкультурного общения, в режиме диалога культур, использовать для этого знание иностранного языка;</w:t>
      </w:r>
    </w:p>
    <w:p w:rsidR="00AB27DC" w:rsidRPr="009A3C6E" w:rsidRDefault="00AB27DC" w:rsidP="00007050">
      <w:pPr>
        <w:numPr>
          <w:ilvl w:val="0"/>
          <w:numId w:val="16"/>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владеть способами взаимодействия с окружающими и удаленными людьми и событиями; выступать с устным сообщением, уметь задать вопрос, корректно вести учебный диалог;</w:t>
      </w:r>
    </w:p>
    <w:p w:rsidR="00AB27DC" w:rsidRPr="009A3C6E" w:rsidRDefault="00AB27DC" w:rsidP="00007050">
      <w:pPr>
        <w:numPr>
          <w:ilvl w:val="0"/>
          <w:numId w:val="16"/>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владеть разными видами речевой деятельности (монолог, диалог, чтение, письмо), лингвистической и языковой компетенциями;</w:t>
      </w:r>
    </w:p>
    <w:p w:rsidR="00AB27DC" w:rsidRPr="009A3C6E" w:rsidRDefault="00AB27DC" w:rsidP="00007050">
      <w:pPr>
        <w:numPr>
          <w:ilvl w:val="0"/>
          <w:numId w:val="16"/>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владеть способами совместной деятельности в группе, приемами действий в ситуациях общения; умениями искать и находить компромиссы;</w:t>
      </w:r>
    </w:p>
    <w:p w:rsidR="00AB27DC" w:rsidRPr="009A3C6E" w:rsidRDefault="00AB27DC" w:rsidP="00CF1BA3">
      <w:pPr>
        <w:numPr>
          <w:ilvl w:val="0"/>
          <w:numId w:val="16"/>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иметь позитивные навыки общения в поликультурном, полиэтническом и многоконфессиональном обществе, основанные на знании исторических корней и традиций различных национальных общностей и социальных групп.</w:t>
      </w:r>
    </w:p>
    <w:p w:rsidR="00AB27DC" w:rsidRPr="009A3C6E" w:rsidRDefault="00AB27DC" w:rsidP="00CF1BA3">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Информационные компетенции:</w:t>
      </w:r>
    </w:p>
    <w:p w:rsidR="00AB27DC" w:rsidRPr="009A3C6E" w:rsidRDefault="00AB27DC" w:rsidP="00CF1BA3">
      <w:pPr>
        <w:numPr>
          <w:ilvl w:val="0"/>
          <w:numId w:val="17"/>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владеть навыками работы с различными источниками информации: книгами, учебниками, справочниками, атласами, картами, определителями, энциклопедиями, каталогами, словарями, CD-Rom, Интернет;</w:t>
      </w:r>
    </w:p>
    <w:p w:rsidR="00AB27DC" w:rsidRPr="009A3C6E" w:rsidRDefault="00AB27DC" w:rsidP="00007050">
      <w:pPr>
        <w:numPr>
          <w:ilvl w:val="0"/>
          <w:numId w:val="17"/>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самостоятельно искать, извлекать, систематизировать, анализировать и отбирать необходимую для решения учебных задач информацию, организовывать, преобразовывать, сохранять и передавать ее;</w:t>
      </w:r>
    </w:p>
    <w:p w:rsidR="00AB27DC" w:rsidRPr="009A3C6E" w:rsidRDefault="00AB27DC" w:rsidP="00007050">
      <w:pPr>
        <w:numPr>
          <w:ilvl w:val="0"/>
          <w:numId w:val="17"/>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ориентироваться в информационных потоках, уметь выделять в них главное и необходимое; уметь осознанно воспринимать информацию, распространяемую по каналам СМИ;</w:t>
      </w:r>
    </w:p>
    <w:p w:rsidR="00AB27DC" w:rsidRPr="009A3C6E" w:rsidRDefault="00AB27DC" w:rsidP="00007050">
      <w:pPr>
        <w:numPr>
          <w:ilvl w:val="0"/>
          <w:numId w:val="17"/>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владеть навыками использования информационных устройств: компьютера, телевизора, магнитофона, телефона, мобильного телефона, пейджера, факса, принтера, модема, копира;</w:t>
      </w:r>
    </w:p>
    <w:p w:rsidR="00AB27DC" w:rsidRPr="009A3C6E" w:rsidRDefault="00AB27DC" w:rsidP="00CF1BA3">
      <w:pPr>
        <w:numPr>
          <w:ilvl w:val="0"/>
          <w:numId w:val="17"/>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применять для решения учебных задач информационные и телекоммуникационные технологии: аудио и видеозапись, электронную почту, Интернет;</w:t>
      </w:r>
    </w:p>
    <w:p w:rsidR="00AB27DC" w:rsidRPr="009A3C6E" w:rsidRDefault="00AB27DC" w:rsidP="00CF1BA3">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Природоведческие и здоровьесберегающие компетенции:</w:t>
      </w:r>
    </w:p>
    <w:p w:rsidR="00AB27DC" w:rsidRPr="009A3C6E" w:rsidRDefault="00AB27DC" w:rsidP="00CF1BA3">
      <w:pPr>
        <w:numPr>
          <w:ilvl w:val="0"/>
          <w:numId w:val="18"/>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иметь опыт ориентации и экологической деятельности в природной среде (в лесу, в поле, на водоемах и др.);</w:t>
      </w:r>
    </w:p>
    <w:p w:rsidR="00AB27DC" w:rsidRPr="009A3C6E" w:rsidRDefault="00AB27DC" w:rsidP="00007050">
      <w:pPr>
        <w:numPr>
          <w:ilvl w:val="0"/>
          <w:numId w:val="18"/>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знать и применять правила поведения в экстремальных ситуациях: под дождем, градом, при сильном ветре, во время грозы, наводнения, пожара, при встрече с опасными животными, насекомыми;</w:t>
      </w:r>
    </w:p>
    <w:p w:rsidR="00AB27DC" w:rsidRPr="009A3C6E" w:rsidRDefault="00AB27DC" w:rsidP="00007050">
      <w:pPr>
        <w:numPr>
          <w:ilvl w:val="0"/>
          <w:numId w:val="18"/>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позитивно относиться к своему здоровью; владеть способами физического самосовершенствования, эмоциональной саморегуляции, самоподдержки и самоконтроля;</w:t>
      </w:r>
    </w:p>
    <w:p w:rsidR="00AB27DC" w:rsidRPr="009A3C6E" w:rsidRDefault="00AB27DC" w:rsidP="00007050">
      <w:pPr>
        <w:numPr>
          <w:ilvl w:val="0"/>
          <w:numId w:val="18"/>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знать и применять правила личной гигиены, уметь заботиться о собственном здоровье, личной безопасности; владеть способами оказания первой медицинской помощи;</w:t>
      </w:r>
    </w:p>
    <w:p w:rsidR="00AB27DC" w:rsidRPr="009A3C6E" w:rsidRDefault="00AB27DC" w:rsidP="00007050">
      <w:pPr>
        <w:numPr>
          <w:ilvl w:val="0"/>
          <w:numId w:val="18"/>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владеть элементами психологической грамотности, половой культуры и поведения;</w:t>
      </w:r>
    </w:p>
    <w:p w:rsidR="00AB27DC" w:rsidRPr="009A3C6E" w:rsidRDefault="00AB27DC" w:rsidP="00007050">
      <w:pPr>
        <w:numPr>
          <w:ilvl w:val="0"/>
          <w:numId w:val="18"/>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иметь многообразие двигательного опыта и умение использовать его в массовых формах соревновательной деятельности, в организации активного отдыха и досуга;</w:t>
      </w:r>
    </w:p>
    <w:p w:rsidR="00AB27DC" w:rsidRPr="009A3C6E" w:rsidRDefault="00AB27DC" w:rsidP="00CF1BA3">
      <w:pPr>
        <w:numPr>
          <w:ilvl w:val="0"/>
          <w:numId w:val="18"/>
        </w:numPr>
        <w:spacing w:after="0" w:line="240" w:lineRule="auto"/>
        <w:ind w:left="714" w:hanging="357"/>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уметь подбирать индивидуальные средства и методы для развития своих физических качеств.</w:t>
      </w:r>
    </w:p>
    <w:p w:rsidR="00AB27DC" w:rsidRPr="009A3C6E" w:rsidRDefault="00AB27DC" w:rsidP="00CF1BA3">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Особенности технологической подготовки, принципиально отличающая её от трудовой подготовки, лежит, по мнению В.М.Казакевича, в сфере целеполагания. Учебное целеполагание при подготовке к труду всегда направлено на развитие у учащихся способностей выполнять трудовые действия в идеальных условиях осуществления технологического процесса. Но знания, умения, навыки, которые ученик получил в процессе обучения на индивидуальной модели технологического процесса, часто оказываются несопоставленными с реальными производственными и жизненными ситуациями. Эта особенность выдвигает специфические требования к содержанию обучения технологии: формировать гибкие, мобильные знания, а также умение применять их в нетипичных ситуациях. </w:t>
      </w:r>
    </w:p>
    <w:p w:rsidR="00AB27DC" w:rsidRPr="009A3C6E" w:rsidRDefault="00AB27DC" w:rsidP="00CF1BA3">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Для решения этой педагогической задачи на уроках технологии я успешно применяю компетентностный подход. </w:t>
      </w:r>
    </w:p>
    <w:p w:rsidR="00AB27DC" w:rsidRPr="009A3C6E" w:rsidRDefault="00AB27DC" w:rsidP="00CF1BA3">
      <w:pPr>
        <w:spacing w:after="0" w:line="240" w:lineRule="auto"/>
        <w:ind w:firstLine="709"/>
        <w:jc w:val="both"/>
        <w:rPr>
          <w:rFonts w:ascii="Times New Roman" w:hAnsi="Times New Roman" w:cs="Times New Roman"/>
          <w:b/>
          <w:bCs/>
          <w:sz w:val="24"/>
          <w:szCs w:val="24"/>
          <w:lang w:eastAsia="ru-RU"/>
        </w:rPr>
      </w:pPr>
      <w:r w:rsidRPr="009A3C6E">
        <w:rPr>
          <w:rFonts w:ascii="Times New Roman" w:hAnsi="Times New Roman" w:cs="Times New Roman"/>
          <w:b/>
          <w:bCs/>
          <w:sz w:val="24"/>
          <w:szCs w:val="24"/>
          <w:lang w:eastAsia="ru-RU"/>
        </w:rPr>
        <w:t>Коммуникативные компетенции:</w:t>
      </w:r>
    </w:p>
    <w:p w:rsidR="00AB27DC" w:rsidRPr="009A3C6E" w:rsidRDefault="00AB27DC" w:rsidP="00CF1BA3">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Умение общаться со сверстниками и взрослыми людьми, поведение в обществе – этикет, умение работать самостоятельно, индивидуальная работа, формирование бригад, групп, где дети учатся распределять обязанности, есть ответственные за определённый «фронт» работ, самоконтроль (такой метод применяется во время кулинарных работ, лабораторно – практических работах ), устные ответы, защита проектов, сообщений. </w:t>
      </w:r>
    </w:p>
    <w:p w:rsidR="00AB27DC" w:rsidRPr="009A3C6E" w:rsidRDefault="00AB27DC" w:rsidP="00CF1BA3">
      <w:pPr>
        <w:spacing w:after="0" w:line="240" w:lineRule="auto"/>
        <w:ind w:left="709" w:firstLine="11"/>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 xml:space="preserve">Социокультурные компетенции: </w:t>
      </w:r>
      <w:r w:rsidRPr="009A3C6E">
        <w:rPr>
          <w:rFonts w:ascii="Times New Roman" w:hAnsi="Times New Roman" w:cs="Times New Roman"/>
          <w:sz w:val="24"/>
          <w:szCs w:val="24"/>
          <w:lang w:eastAsia="ru-RU"/>
        </w:rPr>
        <w:t>применение на практике и в жизни ЗУНов.</w:t>
      </w:r>
    </w:p>
    <w:p w:rsidR="00AB27DC" w:rsidRPr="009A3C6E" w:rsidRDefault="00AB27DC" w:rsidP="00CF1BA3">
      <w:pPr>
        <w:spacing w:after="0" w:line="240" w:lineRule="auto"/>
        <w:jc w:val="both"/>
        <w:rPr>
          <w:rFonts w:ascii="Times New Roman" w:hAnsi="Times New Roman" w:cs="Times New Roman"/>
          <w:sz w:val="24"/>
          <w:szCs w:val="24"/>
          <w:u w:val="single"/>
          <w:lang w:eastAsia="ru-RU"/>
        </w:rPr>
      </w:pPr>
      <w:r w:rsidRPr="009A3C6E">
        <w:rPr>
          <w:rFonts w:ascii="Times New Roman" w:hAnsi="Times New Roman" w:cs="Times New Roman"/>
          <w:sz w:val="24"/>
          <w:szCs w:val="24"/>
          <w:u w:val="single"/>
          <w:lang w:eastAsia="ru-RU"/>
        </w:rPr>
        <w:t>У девочек:</w:t>
      </w:r>
    </w:p>
    <w:p w:rsidR="00AB27DC" w:rsidRPr="009A3C6E" w:rsidRDefault="00AB27DC" w:rsidP="001D037E">
      <w:pPr>
        <w:spacing w:after="0" w:line="240" w:lineRule="auto"/>
        <w:ind w:firstLine="708"/>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Умение рассчитывать семейный бюджет, распределение обязанностей в быту, определение потребностей, навыки при приготовлении пищи, применение основ конструирования и элементов пошива (пришить пуговицы, наложить декоративную заплатку, штопка), рукоделие (вязание, вышивка)</w:t>
      </w:r>
      <w:r>
        <w:rPr>
          <w:rFonts w:ascii="Times New Roman" w:hAnsi="Times New Roman" w:cs="Times New Roman"/>
          <w:sz w:val="24"/>
          <w:szCs w:val="24"/>
          <w:lang w:eastAsia="ru-RU"/>
        </w:rPr>
        <w:t>.</w:t>
      </w:r>
    </w:p>
    <w:p w:rsidR="00AB27DC" w:rsidRPr="009A3C6E" w:rsidRDefault="00AB27DC" w:rsidP="001D037E">
      <w:pPr>
        <w:spacing w:after="0" w:line="240" w:lineRule="auto"/>
        <w:jc w:val="both"/>
        <w:rPr>
          <w:rFonts w:ascii="Times New Roman" w:hAnsi="Times New Roman" w:cs="Times New Roman"/>
          <w:sz w:val="24"/>
          <w:szCs w:val="24"/>
          <w:u w:val="single"/>
          <w:lang w:eastAsia="ru-RU"/>
        </w:rPr>
      </w:pPr>
      <w:r w:rsidRPr="009A3C6E">
        <w:rPr>
          <w:rFonts w:ascii="Times New Roman" w:hAnsi="Times New Roman" w:cs="Times New Roman"/>
          <w:sz w:val="24"/>
          <w:szCs w:val="24"/>
          <w:u w:val="single"/>
          <w:lang w:eastAsia="ru-RU"/>
        </w:rPr>
        <w:t>У мальчиков:</w:t>
      </w:r>
    </w:p>
    <w:p w:rsidR="00AB27DC" w:rsidRPr="009A3C6E" w:rsidRDefault="00AB27DC" w:rsidP="001D037E">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Умение провести ремонтные работы в быту: навыки пиления, строгания древесины; рубка и гибка металла; работа с инструментами – молотком, отвёрткой, пассатижами.  Ремонтные работы в быту, уход за домом. Профориентационная работа, связь с училищами. </w:t>
      </w:r>
    </w:p>
    <w:p w:rsidR="00AB27DC" w:rsidRPr="009A3C6E" w:rsidRDefault="00AB27DC" w:rsidP="001D037E">
      <w:pPr>
        <w:spacing w:after="0" w:line="240" w:lineRule="auto"/>
        <w:ind w:firstLine="709"/>
        <w:jc w:val="both"/>
        <w:rPr>
          <w:rFonts w:ascii="Times New Roman" w:hAnsi="Times New Roman" w:cs="Times New Roman"/>
          <w:b/>
          <w:bCs/>
          <w:sz w:val="24"/>
          <w:szCs w:val="24"/>
          <w:lang w:eastAsia="ru-RU"/>
        </w:rPr>
      </w:pPr>
      <w:r w:rsidRPr="009A3C6E">
        <w:rPr>
          <w:rFonts w:ascii="Times New Roman" w:hAnsi="Times New Roman" w:cs="Times New Roman"/>
          <w:b/>
          <w:bCs/>
          <w:sz w:val="24"/>
          <w:szCs w:val="24"/>
          <w:lang w:eastAsia="ru-RU"/>
        </w:rPr>
        <w:t>Ценностно-смысловые компетенции предполагают умения:</w:t>
      </w:r>
    </w:p>
    <w:p w:rsidR="00AB27DC" w:rsidRPr="009A3C6E" w:rsidRDefault="00AB27DC" w:rsidP="001D037E">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Осуществлять индивидуальную и поисковую деятельность при работе над проектом: выбор темы, актуальность, исследовательская деятельность. </w:t>
      </w:r>
    </w:p>
    <w:p w:rsidR="00AB27DC" w:rsidRPr="009A3C6E" w:rsidRDefault="00AB27DC" w:rsidP="001D037E">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Информационные компетенции:</w:t>
      </w:r>
    </w:p>
    <w:p w:rsidR="00AB27DC" w:rsidRPr="009A3C6E" w:rsidRDefault="00AB27DC" w:rsidP="001D037E">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Самостоятельная подготовка сообщений, проектов с использованием различных источников информации: книг, учебников, справочников, энциклопедий, каталогов, CD-Rom, Интернета. Владение навыками использования информационных устройств: компьютера, принтера, модема, копира.</w:t>
      </w:r>
    </w:p>
    <w:p w:rsidR="00AB27DC" w:rsidRPr="009A3C6E" w:rsidRDefault="00AB27DC" w:rsidP="001D037E">
      <w:pPr>
        <w:spacing w:after="0" w:line="240" w:lineRule="auto"/>
        <w:ind w:firstLine="709"/>
        <w:jc w:val="both"/>
        <w:rPr>
          <w:rFonts w:ascii="Times New Roman" w:hAnsi="Times New Roman" w:cs="Times New Roman"/>
          <w:b/>
          <w:bCs/>
          <w:sz w:val="24"/>
          <w:szCs w:val="24"/>
          <w:lang w:eastAsia="ru-RU"/>
        </w:rPr>
      </w:pPr>
      <w:r w:rsidRPr="009A3C6E">
        <w:rPr>
          <w:rFonts w:ascii="Times New Roman" w:hAnsi="Times New Roman" w:cs="Times New Roman"/>
          <w:b/>
          <w:bCs/>
          <w:sz w:val="24"/>
          <w:szCs w:val="24"/>
          <w:lang w:eastAsia="ru-RU"/>
        </w:rPr>
        <w:t>Культуроведческая и природоведческие компетенции:</w:t>
      </w:r>
    </w:p>
    <w:p w:rsidR="00AB27DC" w:rsidRPr="009A3C6E" w:rsidRDefault="00AB27DC" w:rsidP="001D037E">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Знакомство с культурой своего народа, края (ХКК гос.), с культурой других стран и народов, уход за растениями, в том числе экзотическими. </w:t>
      </w:r>
    </w:p>
    <w:p w:rsidR="00AB27DC" w:rsidRPr="009A3C6E" w:rsidRDefault="00AB27DC" w:rsidP="001D037E">
      <w:pPr>
        <w:spacing w:after="0" w:line="240" w:lineRule="auto"/>
        <w:ind w:firstLine="709"/>
        <w:jc w:val="both"/>
        <w:rPr>
          <w:rFonts w:ascii="Times New Roman" w:hAnsi="Times New Roman" w:cs="Times New Roman"/>
          <w:b/>
          <w:bCs/>
          <w:sz w:val="24"/>
          <w:szCs w:val="24"/>
          <w:lang w:eastAsia="ru-RU"/>
        </w:rPr>
      </w:pPr>
      <w:r w:rsidRPr="009A3C6E">
        <w:rPr>
          <w:rFonts w:ascii="Times New Roman" w:hAnsi="Times New Roman" w:cs="Times New Roman"/>
          <w:b/>
          <w:bCs/>
          <w:sz w:val="24"/>
          <w:szCs w:val="24"/>
          <w:lang w:eastAsia="ru-RU"/>
        </w:rPr>
        <w:t>Здоровьесберегающая компетенция:</w:t>
      </w:r>
    </w:p>
    <w:p w:rsidR="00AB27DC" w:rsidRPr="009A3C6E" w:rsidRDefault="00AB27DC" w:rsidP="001D037E">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Знать и применять правила личной гигиены, уметь заботиться о собственном  здоровье, личной безопасности; ухаживать за ребёнком; владеть способами  оказания первой медицинской помощи.</w:t>
      </w:r>
    </w:p>
    <w:p w:rsidR="00AB27DC" w:rsidRPr="009A3C6E" w:rsidRDefault="00AB27DC" w:rsidP="001D037E">
      <w:pPr>
        <w:spacing w:after="0" w:line="240" w:lineRule="auto"/>
        <w:ind w:firstLine="709"/>
        <w:jc w:val="both"/>
        <w:rPr>
          <w:rFonts w:ascii="Times New Roman" w:hAnsi="Times New Roman" w:cs="Times New Roman"/>
          <w:b/>
          <w:bCs/>
          <w:sz w:val="24"/>
          <w:szCs w:val="24"/>
          <w:lang w:eastAsia="ru-RU"/>
        </w:rPr>
      </w:pPr>
      <w:r w:rsidRPr="009A3C6E">
        <w:rPr>
          <w:rFonts w:ascii="Times New Roman" w:hAnsi="Times New Roman" w:cs="Times New Roman"/>
          <w:b/>
          <w:bCs/>
          <w:sz w:val="24"/>
          <w:szCs w:val="24"/>
          <w:lang w:eastAsia="ru-RU"/>
        </w:rPr>
        <w:t>Учебно-познавательные компетенции:</w:t>
      </w:r>
    </w:p>
    <w:p w:rsidR="00AB27DC" w:rsidRPr="009A3C6E" w:rsidRDefault="00AB27DC" w:rsidP="001D037E">
      <w:pPr>
        <w:spacing w:after="0"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Межпредметная связь: география, биология – в материаловедении (знакомство с различными видами волокон, и их происхождением); черчение, математика – при расчётах и построении чертежей; физика – по теме  металлообработка; русский язык, литература – оформление сообщений и творческих проектов; ИЗО – при выполнении эскизов изделий).</w:t>
      </w:r>
    </w:p>
    <w:p w:rsidR="00AB27DC" w:rsidRPr="009A3C6E" w:rsidRDefault="00AB27DC" w:rsidP="001D037E">
      <w:pPr>
        <w:spacing w:after="0" w:line="240" w:lineRule="auto"/>
        <w:ind w:firstLine="709"/>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С точки зрения вклада в формирование ключевых компетенции, представленное программное содержание образования должно быть комплексным. Это должно учитываться при разработке образовательных стандартов, программ и учебников по предмету.</w:t>
      </w:r>
    </w:p>
    <w:p w:rsidR="00AB27DC" w:rsidRPr="009A3C6E" w:rsidRDefault="00AB27DC" w:rsidP="001D037E">
      <w:pPr>
        <w:spacing w:after="0" w:line="240" w:lineRule="auto"/>
        <w:ind w:firstLine="708"/>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В образовательной области «Технология» следует определить необходимое и достаточное число связанных между собой реальных изучаемых объектов, формируемых при этом знаний, умений, навыков и способов деятельности, составляющих содержание определённых компетенции. Проектируемое на такой основе образование сможет обеспечивать как предметное, так и целостное компетентностное </w:t>
      </w:r>
      <w:r>
        <w:rPr>
          <w:rFonts w:ascii="Times New Roman" w:hAnsi="Times New Roman" w:cs="Times New Roman"/>
          <w:sz w:val="24"/>
          <w:szCs w:val="24"/>
          <w:lang w:eastAsia="ru-RU"/>
        </w:rPr>
        <w:t xml:space="preserve"> </w:t>
      </w:r>
      <w:r w:rsidRPr="009A3C6E">
        <w:rPr>
          <w:rFonts w:ascii="Times New Roman" w:hAnsi="Times New Roman" w:cs="Times New Roman"/>
          <w:sz w:val="24"/>
          <w:szCs w:val="24"/>
          <w:lang w:eastAsia="ru-RU"/>
        </w:rPr>
        <w:t>образование. Образовательные компетенции ученика будут играть большую многофункциональную метапредметную роль, проявляющуюся и в школе, и в семье, и в кругу друзей, и в будущих профессиональных отношениях. Всё это даёт возможность использовать приобретенные знания и умения, как в повседневной жизни, так и в профессиональной деятельности.</w:t>
      </w:r>
    </w:p>
    <w:p w:rsidR="00AB27DC" w:rsidRDefault="00AB27DC" w:rsidP="001D037E">
      <w:pPr>
        <w:spacing w:after="0" w:line="240" w:lineRule="auto"/>
        <w:ind w:firstLine="709"/>
        <w:jc w:val="both"/>
        <w:rPr>
          <w:rFonts w:ascii="Times New Roman" w:hAnsi="Times New Roman" w:cs="Times New Roman"/>
          <w:sz w:val="24"/>
          <w:szCs w:val="24"/>
          <w:lang w:eastAsia="ru-RU"/>
        </w:rPr>
        <w:sectPr w:rsidR="00AB27DC" w:rsidSect="003F7CA5">
          <w:pgSz w:w="11906" w:h="16838"/>
          <w:pgMar w:top="567" w:right="624" w:bottom="567" w:left="1418" w:header="709" w:footer="709" w:gutter="0"/>
          <w:cols w:space="708"/>
          <w:docGrid w:linePitch="360"/>
        </w:sectPr>
      </w:pPr>
    </w:p>
    <w:p w:rsidR="00AB27DC" w:rsidRPr="009A3C6E" w:rsidRDefault="00AB27DC" w:rsidP="009A3C6E">
      <w:pPr>
        <w:spacing w:before="100" w:beforeAutospacing="1" w:after="100" w:afterAutospacing="1" w:line="240" w:lineRule="auto"/>
        <w:jc w:val="center"/>
        <w:rPr>
          <w:rFonts w:ascii="Times New Roman" w:hAnsi="Times New Roman" w:cs="Times New Roman"/>
          <w:sz w:val="24"/>
          <w:szCs w:val="24"/>
          <w:lang w:eastAsia="ru-RU"/>
        </w:rPr>
      </w:pPr>
      <w:r w:rsidRPr="009A3C6E">
        <w:rPr>
          <w:rFonts w:ascii="Times New Roman" w:hAnsi="Times New Roman" w:cs="Times New Roman"/>
          <w:b/>
          <w:bCs/>
          <w:sz w:val="24"/>
          <w:szCs w:val="24"/>
          <w:lang w:eastAsia="ru-RU"/>
        </w:rPr>
        <w:t>Формирование ключевых компетенций на уроках технологии.</w:t>
      </w:r>
    </w:p>
    <w:tbl>
      <w:tblPr>
        <w:tblW w:w="0" w:type="auto"/>
        <w:tblCellSpacing w:w="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A0"/>
      </w:tblPr>
      <w:tblGrid>
        <w:gridCol w:w="2389"/>
        <w:gridCol w:w="4600"/>
        <w:gridCol w:w="4038"/>
        <w:gridCol w:w="3672"/>
      </w:tblGrid>
      <w:tr w:rsidR="00AB27DC" w:rsidRPr="0099642C">
        <w:trPr>
          <w:tblCellSpacing w:w="7" w:type="dxa"/>
        </w:trPr>
        <w:tc>
          <w:tcPr>
            <w:tcW w:w="0" w:type="auto"/>
            <w:vMerge w:val="restart"/>
          </w:tcPr>
          <w:p w:rsidR="00AB27DC" w:rsidRPr="009A3C6E" w:rsidRDefault="00AB27DC" w:rsidP="009A3C6E">
            <w:pPr>
              <w:spacing w:after="0" w:line="240" w:lineRule="auto"/>
              <w:jc w:val="center"/>
              <w:rPr>
                <w:rFonts w:ascii="Times New Roman" w:hAnsi="Times New Roman" w:cs="Times New Roman"/>
                <w:sz w:val="24"/>
                <w:szCs w:val="24"/>
                <w:lang w:eastAsia="ru-RU"/>
              </w:rPr>
            </w:pPr>
            <w:r w:rsidRPr="009A3C6E">
              <w:rPr>
                <w:rFonts w:ascii="Times New Roman" w:hAnsi="Times New Roman" w:cs="Times New Roman"/>
                <w:i/>
                <w:iCs/>
                <w:sz w:val="24"/>
                <w:szCs w:val="24"/>
                <w:lang w:eastAsia="ru-RU"/>
              </w:rPr>
              <w:t>Компетенция</w:t>
            </w:r>
          </w:p>
        </w:tc>
        <w:tc>
          <w:tcPr>
            <w:tcW w:w="0" w:type="auto"/>
            <w:vMerge w:val="restart"/>
          </w:tcPr>
          <w:p w:rsidR="00AB27DC" w:rsidRPr="009A3C6E" w:rsidRDefault="00AB27DC" w:rsidP="009A3C6E">
            <w:pPr>
              <w:spacing w:after="0" w:line="240" w:lineRule="auto"/>
              <w:jc w:val="center"/>
              <w:rPr>
                <w:rFonts w:ascii="Times New Roman" w:hAnsi="Times New Roman" w:cs="Times New Roman"/>
                <w:sz w:val="24"/>
                <w:szCs w:val="24"/>
                <w:lang w:eastAsia="ru-RU"/>
              </w:rPr>
            </w:pPr>
            <w:r w:rsidRPr="009A3C6E">
              <w:rPr>
                <w:rFonts w:ascii="Times New Roman" w:hAnsi="Times New Roman" w:cs="Times New Roman"/>
                <w:i/>
                <w:iCs/>
                <w:sz w:val="24"/>
                <w:szCs w:val="24"/>
                <w:lang w:eastAsia="ru-RU"/>
              </w:rPr>
              <w:t>Характеристика компетенции</w:t>
            </w:r>
          </w:p>
        </w:tc>
        <w:tc>
          <w:tcPr>
            <w:tcW w:w="0" w:type="auto"/>
            <w:gridSpan w:val="2"/>
          </w:tcPr>
          <w:p w:rsidR="00AB27DC" w:rsidRPr="009A3C6E" w:rsidRDefault="00AB27DC" w:rsidP="009A3C6E">
            <w:pPr>
              <w:spacing w:after="0" w:line="240" w:lineRule="auto"/>
              <w:jc w:val="center"/>
              <w:rPr>
                <w:rFonts w:ascii="Times New Roman" w:hAnsi="Times New Roman" w:cs="Times New Roman"/>
                <w:sz w:val="24"/>
                <w:szCs w:val="24"/>
                <w:lang w:eastAsia="ru-RU"/>
              </w:rPr>
            </w:pPr>
            <w:r w:rsidRPr="009A3C6E">
              <w:rPr>
                <w:rFonts w:ascii="Times New Roman" w:hAnsi="Times New Roman" w:cs="Times New Roman"/>
                <w:i/>
                <w:iCs/>
                <w:sz w:val="24"/>
                <w:szCs w:val="24"/>
                <w:lang w:eastAsia="ru-RU"/>
              </w:rPr>
              <w:t>Формирование компетенции</w:t>
            </w:r>
          </w:p>
        </w:tc>
      </w:tr>
      <w:tr w:rsidR="00AB27DC" w:rsidRPr="0099642C">
        <w:trPr>
          <w:tblCellSpacing w:w="7" w:type="dxa"/>
        </w:trPr>
        <w:tc>
          <w:tcPr>
            <w:tcW w:w="0" w:type="auto"/>
            <w:vMerge/>
            <w:vAlign w:val="center"/>
          </w:tcPr>
          <w:p w:rsidR="00AB27DC" w:rsidRPr="009A3C6E" w:rsidRDefault="00AB27DC" w:rsidP="009A3C6E">
            <w:pPr>
              <w:spacing w:after="0" w:line="240" w:lineRule="auto"/>
              <w:rPr>
                <w:rFonts w:ascii="Times New Roman" w:hAnsi="Times New Roman" w:cs="Times New Roman"/>
                <w:sz w:val="24"/>
                <w:szCs w:val="24"/>
                <w:lang w:eastAsia="ru-RU"/>
              </w:rPr>
            </w:pPr>
          </w:p>
        </w:tc>
        <w:tc>
          <w:tcPr>
            <w:tcW w:w="0" w:type="auto"/>
            <w:vMerge/>
            <w:vAlign w:val="center"/>
          </w:tcPr>
          <w:p w:rsidR="00AB27DC" w:rsidRPr="009A3C6E" w:rsidRDefault="00AB27DC" w:rsidP="009A3C6E">
            <w:pPr>
              <w:spacing w:after="0" w:line="240" w:lineRule="auto"/>
              <w:rPr>
                <w:rFonts w:ascii="Times New Roman" w:hAnsi="Times New Roman" w:cs="Times New Roman"/>
                <w:sz w:val="24"/>
                <w:szCs w:val="24"/>
                <w:lang w:eastAsia="ru-RU"/>
              </w:rPr>
            </w:pPr>
          </w:p>
        </w:tc>
        <w:tc>
          <w:tcPr>
            <w:tcW w:w="0" w:type="auto"/>
          </w:tcPr>
          <w:p w:rsidR="00AB27DC" w:rsidRPr="009A3C6E" w:rsidRDefault="00AB27DC" w:rsidP="009A3C6E">
            <w:pPr>
              <w:spacing w:after="0" w:line="240" w:lineRule="auto"/>
              <w:jc w:val="center"/>
              <w:rPr>
                <w:rFonts w:ascii="Times New Roman" w:hAnsi="Times New Roman" w:cs="Times New Roman"/>
                <w:sz w:val="24"/>
                <w:szCs w:val="24"/>
                <w:lang w:eastAsia="ru-RU"/>
              </w:rPr>
            </w:pPr>
            <w:r w:rsidRPr="009A3C6E">
              <w:rPr>
                <w:rFonts w:ascii="Times New Roman" w:hAnsi="Times New Roman" w:cs="Times New Roman"/>
                <w:i/>
                <w:iCs/>
                <w:sz w:val="24"/>
                <w:szCs w:val="24"/>
                <w:lang w:eastAsia="ru-RU"/>
              </w:rPr>
              <w:t>учителем</w:t>
            </w:r>
          </w:p>
        </w:tc>
        <w:tc>
          <w:tcPr>
            <w:tcW w:w="0" w:type="auto"/>
          </w:tcPr>
          <w:p w:rsidR="00AB27DC" w:rsidRPr="009A3C6E" w:rsidRDefault="00AB27DC" w:rsidP="009A3C6E">
            <w:pPr>
              <w:spacing w:after="0" w:line="240" w:lineRule="auto"/>
              <w:jc w:val="center"/>
              <w:rPr>
                <w:rFonts w:ascii="Times New Roman" w:hAnsi="Times New Roman" w:cs="Times New Roman"/>
                <w:sz w:val="24"/>
                <w:szCs w:val="24"/>
                <w:lang w:eastAsia="ru-RU"/>
              </w:rPr>
            </w:pPr>
            <w:r w:rsidRPr="009A3C6E">
              <w:rPr>
                <w:rFonts w:ascii="Times New Roman" w:hAnsi="Times New Roman" w:cs="Times New Roman"/>
                <w:i/>
                <w:iCs/>
                <w:sz w:val="24"/>
                <w:szCs w:val="24"/>
                <w:lang w:eastAsia="ru-RU"/>
              </w:rPr>
              <w:t>учеником</w:t>
            </w:r>
          </w:p>
        </w:tc>
      </w:tr>
      <w:tr w:rsidR="00AB27DC" w:rsidRPr="0099642C">
        <w:trPr>
          <w:tblCellSpacing w:w="7" w:type="dxa"/>
        </w:trPr>
        <w:tc>
          <w:tcPr>
            <w:tcW w:w="0" w:type="auto"/>
            <w:vMerge w:val="restart"/>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Коммуникативная</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Поведение в обществе – Этикет.</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Работа по формированию навыков на теоретических и практических занятиях.</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Защита сообщений по выбранной теме, сервировка стола, поведение за столом</w:t>
            </w:r>
          </w:p>
        </w:tc>
        <w:bookmarkStart w:id="0" w:name="_GoBack"/>
        <w:bookmarkEnd w:id="0"/>
      </w:tr>
      <w:tr w:rsidR="00AB27DC" w:rsidRPr="0099642C">
        <w:trPr>
          <w:tblCellSpacing w:w="7" w:type="dxa"/>
        </w:trPr>
        <w:tc>
          <w:tcPr>
            <w:tcW w:w="0" w:type="auto"/>
            <w:vMerge/>
            <w:vAlign w:val="center"/>
          </w:tcPr>
          <w:p w:rsidR="00AB27DC" w:rsidRPr="009A3C6E" w:rsidRDefault="00AB27DC" w:rsidP="009A3C6E">
            <w:pPr>
              <w:spacing w:after="0" w:line="240" w:lineRule="auto"/>
              <w:rPr>
                <w:rFonts w:ascii="Times New Roman" w:hAnsi="Times New Roman" w:cs="Times New Roman"/>
                <w:sz w:val="24"/>
                <w:szCs w:val="24"/>
                <w:lang w:eastAsia="ru-RU"/>
              </w:rPr>
            </w:pP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Работа в группах бригадах</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Руководство во время кулинарных работ и практических занятиях</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Распределение обязанностей в группах и бригадах, оценка друг друга и самооценка</w:t>
            </w:r>
          </w:p>
        </w:tc>
      </w:tr>
      <w:tr w:rsidR="00AB27DC" w:rsidRPr="0099642C">
        <w:trPr>
          <w:tblCellSpacing w:w="7" w:type="dxa"/>
        </w:trPr>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Социокультурная</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Применение на практике и в жизни ЗУНов: Умение рассчитывать семейный бюджет, распределять обязанности в быту, определять потребности, навыки при приготовлении пищи, применять основы конструирования и элементов пошива (пришить пуговицы, наложить декоративную заплатку, штопка), рукоделие (вязание, вышивка и т.д.), ремонтные работы в быту, уход за домом. Профориентационная работа, связь с училищем.</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На теоретических занятиях – умение рассчитывать семейный бюджет, правила и последовательность приготовления пищи. Обучение основам конструирования, моделирования и элементам пошива . Контроль и помощь во время практических занятий.</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Ведение кассовой книги семьи, составление семейного бюджета, пирамиды Маслоу. Уборка кабинета, приготовление пищи. Во время кулинарных работ – отработка полученных навыков на практических занятиях.</w:t>
            </w:r>
          </w:p>
        </w:tc>
      </w:tr>
      <w:tr w:rsidR="00AB27DC" w:rsidRPr="0099642C">
        <w:trPr>
          <w:tblCellSpacing w:w="7" w:type="dxa"/>
        </w:trPr>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Ценностно - смысловая</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Умение осуществлять индивидуальную и поисковую деятельность при работе над проектом: выбор темы, актуальность, исследовательская деятельность.</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Помощь при выборе темы проекта и при его создании</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Исследовательская деятельность при создании проекта, индивидуально и в группах</w:t>
            </w:r>
          </w:p>
        </w:tc>
      </w:tr>
      <w:tr w:rsidR="00AB27DC" w:rsidRPr="0099642C">
        <w:trPr>
          <w:tblCellSpacing w:w="7" w:type="dxa"/>
        </w:trPr>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Информационная</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Самостоятельная подготовка сообщений, проектов с использованием различных источников информации: книг, учебников, справочников, энциклопедий, каталогов, CD-Rom, Интернета. Владение навыками использования информационных устройств: компьютера, принтера, модема, копира.</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Выработка навыков работы со справочной литературой</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Умение пользоваться компьютерными технологиями, умение работать со справочной литературой – поиск информации для подготовки сообщений проектов.</w:t>
            </w:r>
          </w:p>
        </w:tc>
      </w:tr>
      <w:tr w:rsidR="00AB27DC" w:rsidRPr="0099642C">
        <w:trPr>
          <w:tblCellSpacing w:w="7" w:type="dxa"/>
        </w:trPr>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Культуроведческая и природоведческая</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Знакомство с культурой своего народа, края (ХКК ГОС), с культурой других стран и народов, уход за растениями, в том числе экзотическими.</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Использование краевого компонента в преподавании</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Поисковая деятельность, выполнение эскизов костюмов, приготовление различных национальных блюд и т. п.</w:t>
            </w:r>
          </w:p>
        </w:tc>
      </w:tr>
      <w:tr w:rsidR="00AB27DC" w:rsidRPr="0099642C">
        <w:trPr>
          <w:tblCellSpacing w:w="7" w:type="dxa"/>
        </w:trPr>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Учебно - познавательная</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Межпредметная связь: география, биология – в материаловедении (знакомство с различными видами волокон и их происхождением); черчение, математика – при расчётах и построении чертежей; русский язык, литература – оформление сообщений и творческих проектов; ИЗО – при выполнении эскизов изделий.</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Инструктаж по построению чертежей конструкций, ознакомление с видами волокон, тканей. Использование демонстрационного материла</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Умение пользоваться инструкционной картой, оформление сообщений и творческих проектов, выполнение эскизов изделия, исследовательская работа по выбору материалов для выбранного изделия.</w:t>
            </w:r>
          </w:p>
        </w:tc>
      </w:tr>
      <w:tr w:rsidR="00AB27DC" w:rsidRPr="0099642C">
        <w:trPr>
          <w:tblCellSpacing w:w="7" w:type="dxa"/>
        </w:trPr>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Здоровье- сберегающие</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Знать и применять правила личной гигиены, уметь заботиться о собственном здоровье, личной безопасности, ухаживать за ребёнком, владеть способами оказания первой медицинской помощи.</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Инструктаж по технике безопасности санитарной гигиене, обучение методам оказания первой медицинской помощи</w:t>
            </w:r>
          </w:p>
        </w:tc>
        <w:tc>
          <w:tcPr>
            <w:tcW w:w="0" w:type="auto"/>
          </w:tcPr>
          <w:p w:rsidR="00AB27DC" w:rsidRPr="009A3C6E" w:rsidRDefault="00AB27DC" w:rsidP="009A3C6E">
            <w:pPr>
              <w:spacing w:after="0"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Соблюдение правил личной гигиены, правил техники безопасности при работе в швейном цехе и при проведении кулинарных работ. Оказание первой медицинской помощи.</w:t>
            </w:r>
          </w:p>
        </w:tc>
      </w:tr>
    </w:tbl>
    <w:p w:rsidR="00AB27DC" w:rsidRDefault="00AB27DC" w:rsidP="009A3C6E">
      <w:pPr>
        <w:spacing w:before="100" w:beforeAutospacing="1" w:after="100" w:afterAutospacing="1" w:line="240" w:lineRule="auto"/>
        <w:rPr>
          <w:rFonts w:ascii="Times New Roman" w:hAnsi="Times New Roman" w:cs="Times New Roman"/>
          <w:sz w:val="24"/>
          <w:szCs w:val="24"/>
          <w:lang w:eastAsia="ru-RU"/>
        </w:rPr>
        <w:sectPr w:rsidR="00AB27DC" w:rsidSect="001D037E">
          <w:pgSz w:w="16838" w:h="11906" w:orient="landscape"/>
          <w:pgMar w:top="719" w:right="1134" w:bottom="850" w:left="1134" w:header="708" w:footer="708" w:gutter="0"/>
          <w:cols w:space="708"/>
          <w:docGrid w:linePitch="360"/>
        </w:sectPr>
      </w:pPr>
    </w:p>
    <w:p w:rsidR="00AB27DC" w:rsidRPr="009A3C6E" w:rsidRDefault="00AB27DC" w:rsidP="001D037E">
      <w:pPr>
        <w:spacing w:after="0" w:line="240" w:lineRule="auto"/>
        <w:ind w:firstLine="709"/>
        <w:rPr>
          <w:rFonts w:ascii="Times New Roman" w:hAnsi="Times New Roman" w:cs="Times New Roman"/>
          <w:sz w:val="24"/>
          <w:szCs w:val="24"/>
          <w:lang w:eastAsia="ru-RU"/>
        </w:rPr>
      </w:pPr>
      <w:r w:rsidRPr="009A3C6E">
        <w:rPr>
          <w:rFonts w:ascii="Times New Roman" w:hAnsi="Times New Roman" w:cs="Times New Roman"/>
          <w:sz w:val="24"/>
          <w:szCs w:val="24"/>
          <w:lang w:eastAsia="ru-RU"/>
        </w:rPr>
        <w:t>Важнейшей задачей для нас являлась создание системы формирования мотивации учения на уроках и во внеклассной работе по технологии, формирование положительной мотивации обучения, конструирование</w:t>
      </w:r>
      <w:r w:rsidRPr="009A3C6E">
        <w:rPr>
          <w:rFonts w:ascii="Times New Roman" w:hAnsi="Times New Roman" w:cs="Times New Roman"/>
          <w:b/>
          <w:bCs/>
          <w:sz w:val="24"/>
          <w:szCs w:val="24"/>
          <w:lang w:eastAsia="ru-RU"/>
        </w:rPr>
        <w:t xml:space="preserve"> </w:t>
      </w:r>
      <w:r w:rsidRPr="009A3C6E">
        <w:rPr>
          <w:rFonts w:ascii="Times New Roman" w:hAnsi="Times New Roman" w:cs="Times New Roman"/>
          <w:sz w:val="24"/>
          <w:szCs w:val="24"/>
          <w:lang w:eastAsia="ru-RU"/>
        </w:rPr>
        <w:t xml:space="preserve">мотивационного процесса, как основы усвоения содержания технологического образования. </w:t>
      </w:r>
    </w:p>
    <w:p w:rsidR="00AB27DC" w:rsidRDefault="00AB27DC" w:rsidP="001D037E">
      <w:pPr>
        <w:spacing w:after="0" w:line="240" w:lineRule="auto"/>
        <w:ind w:firstLine="709"/>
        <w:rPr>
          <w:rFonts w:ascii="Times New Roman" w:hAnsi="Times New Roman" w:cs="Times New Roman"/>
          <w:sz w:val="24"/>
          <w:szCs w:val="24"/>
          <w:lang w:eastAsia="ru-RU"/>
        </w:rPr>
      </w:pPr>
      <w:r w:rsidRPr="009A3C6E">
        <w:rPr>
          <w:rFonts w:ascii="Times New Roman" w:hAnsi="Times New Roman" w:cs="Times New Roman"/>
          <w:sz w:val="24"/>
          <w:szCs w:val="24"/>
          <w:lang w:eastAsia="ru-RU"/>
        </w:rPr>
        <w:t>Для реализации компетентностного подхода важно учитывать, что компетентности формируются не только в школе, но и под воздействием семьи, друзей, политики, религии, культуры, т.е. реализация компетентностного подхода зависит от всей образовательно-культурной ситуации, в которой живёт и развивается школьник.</w:t>
      </w:r>
    </w:p>
    <w:p w:rsidR="00AB27DC" w:rsidRPr="009A3C6E" w:rsidRDefault="00AB27DC" w:rsidP="001D037E">
      <w:pPr>
        <w:spacing w:after="0" w:line="240" w:lineRule="auto"/>
        <w:ind w:firstLine="709"/>
        <w:rPr>
          <w:rFonts w:ascii="Times New Roman" w:hAnsi="Times New Roman" w:cs="Times New Roman"/>
          <w:sz w:val="24"/>
          <w:szCs w:val="24"/>
          <w:lang w:eastAsia="ru-RU"/>
        </w:rPr>
      </w:pPr>
      <w:r w:rsidRPr="009A3C6E">
        <w:rPr>
          <w:rFonts w:ascii="Times New Roman" w:hAnsi="Times New Roman" w:cs="Times New Roman"/>
          <w:sz w:val="24"/>
          <w:szCs w:val="24"/>
          <w:lang w:eastAsia="ru-RU"/>
        </w:rPr>
        <w:t>Компетентностный подход может стать особенно продуктивным для разработки современных систем технологической подготовки школьников. Суть этого подхода в приоритете внепредметных, личностно значимых знаний и умений над предметными знаниями, а опыт российских реформ показал, что наиболее социально адаптированными оказались люди, обладающие не суммой академических знаний, а совокупностью личностных качеств: инициативности, предприимчивости, творческого подхода к делу, умения принимать самостоятельные решения.</w:t>
      </w:r>
    </w:p>
    <w:p w:rsidR="00AB27DC" w:rsidRPr="009A3C6E" w:rsidRDefault="00AB27DC" w:rsidP="001D037E">
      <w:pPr>
        <w:spacing w:after="0" w:line="240" w:lineRule="auto"/>
        <w:ind w:firstLine="708"/>
        <w:rPr>
          <w:rFonts w:ascii="Times New Roman" w:hAnsi="Times New Roman" w:cs="Times New Roman"/>
          <w:sz w:val="24"/>
          <w:szCs w:val="24"/>
          <w:lang w:eastAsia="ru-RU"/>
        </w:rPr>
      </w:pPr>
      <w:r>
        <w:rPr>
          <w:rFonts w:ascii="Times New Roman" w:hAnsi="Times New Roman" w:cs="Times New Roman"/>
          <w:b/>
          <w:bCs/>
          <w:sz w:val="24"/>
          <w:szCs w:val="24"/>
          <w:lang w:eastAsia="ru-RU"/>
        </w:rPr>
        <w:t>Таким образом:</w:t>
      </w:r>
    </w:p>
    <w:p w:rsidR="00AB27DC" w:rsidRPr="009A3C6E" w:rsidRDefault="00AB27DC" w:rsidP="001D037E">
      <w:pPr>
        <w:numPr>
          <w:ilvl w:val="0"/>
          <w:numId w:val="19"/>
        </w:numPr>
        <w:spacing w:after="0" w:line="240" w:lineRule="auto"/>
        <w:ind w:left="714" w:hanging="357"/>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ключевые компетенции являются перспективным направлением в науке и практике образования; </w:t>
      </w:r>
    </w:p>
    <w:p w:rsidR="00AB27DC" w:rsidRPr="009A3C6E" w:rsidRDefault="00AB27DC" w:rsidP="009A3C6E">
      <w:pPr>
        <w:numPr>
          <w:ilvl w:val="0"/>
          <w:numId w:val="19"/>
        </w:numPr>
        <w:spacing w:before="100" w:beforeAutospacing="1" w:after="100" w:afterAutospacing="1" w:line="240" w:lineRule="auto"/>
        <w:rPr>
          <w:rFonts w:ascii="Times New Roman" w:hAnsi="Times New Roman" w:cs="Times New Roman"/>
          <w:sz w:val="24"/>
          <w:szCs w:val="24"/>
          <w:lang w:eastAsia="ru-RU"/>
        </w:rPr>
      </w:pPr>
      <w:r w:rsidRPr="009A3C6E">
        <w:rPr>
          <w:rFonts w:ascii="Times New Roman" w:hAnsi="Times New Roman" w:cs="Times New Roman"/>
          <w:sz w:val="24"/>
          <w:szCs w:val="24"/>
          <w:lang w:eastAsia="ru-RU"/>
        </w:rPr>
        <w:t xml:space="preserve">компетентностный подход предполагает конструирование модели выпускника, а затем под эту модель подбирается содержание по развитию ключевых компетенций. </w:t>
      </w:r>
    </w:p>
    <w:p w:rsidR="00AB27DC" w:rsidRDefault="00AB27DC" w:rsidP="009A3C6E">
      <w:pPr>
        <w:spacing w:before="100" w:beforeAutospacing="1" w:after="100" w:afterAutospacing="1" w:line="240" w:lineRule="auto"/>
        <w:rPr>
          <w:rFonts w:ascii="Times New Roman" w:hAnsi="Times New Roman" w:cs="Times New Roman"/>
          <w:b/>
          <w:bCs/>
          <w:sz w:val="24"/>
          <w:szCs w:val="24"/>
          <w:lang w:eastAsia="ru-RU"/>
        </w:rPr>
        <w:sectPr w:rsidR="00AB27DC" w:rsidSect="001D037E">
          <w:pgSz w:w="11906" w:h="16838"/>
          <w:pgMar w:top="567" w:right="567" w:bottom="567" w:left="1418" w:header="709" w:footer="709" w:gutter="0"/>
          <w:cols w:space="708"/>
          <w:docGrid w:linePitch="360"/>
        </w:sectPr>
      </w:pPr>
    </w:p>
    <w:p w:rsidR="00AB27DC" w:rsidRPr="009A3C6E" w:rsidRDefault="00AB27DC" w:rsidP="001D037E">
      <w:pPr>
        <w:spacing w:before="100" w:beforeAutospacing="1" w:after="100" w:afterAutospacing="1"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Список использованных источников</w:t>
      </w:r>
    </w:p>
    <w:p w:rsidR="00AB27DC" w:rsidRPr="009A3C6E" w:rsidRDefault="00AB27DC" w:rsidP="001D037E">
      <w:pPr>
        <w:numPr>
          <w:ilvl w:val="0"/>
          <w:numId w:val="20"/>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Хуторской А.В. Статья «Ключевые компетенции как компонент личностно-ориентированного образования» // Народное образование. – 2003. - №2. – С.58-64.</w:t>
      </w:r>
    </w:p>
    <w:p w:rsidR="00AB27DC" w:rsidRPr="009A3C6E" w:rsidRDefault="00AB27DC" w:rsidP="001D037E">
      <w:pPr>
        <w:numPr>
          <w:ilvl w:val="0"/>
          <w:numId w:val="20"/>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Хуторской А.В. Статья «Технология проектирования ключевых компетенций и предметных компетенций». // Интернет- журнал "Эйдос".</w:t>
      </w:r>
    </w:p>
    <w:p w:rsidR="00AB27DC" w:rsidRPr="009A3C6E" w:rsidRDefault="00AB27DC" w:rsidP="001D037E">
      <w:pPr>
        <w:numPr>
          <w:ilvl w:val="0"/>
          <w:numId w:val="20"/>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Переломова Н.А., зав кафедрой ИПКРО, г. Иркутск.</w:t>
      </w:r>
    </w:p>
    <w:p w:rsidR="00AB27DC" w:rsidRPr="009A3C6E" w:rsidRDefault="00AB27DC" w:rsidP="001D037E">
      <w:pPr>
        <w:numPr>
          <w:ilvl w:val="0"/>
          <w:numId w:val="20"/>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Статья «Ключевые компетенции в образовании: современный подход. // Интернет-журнал "Эйдос".</w:t>
      </w:r>
    </w:p>
    <w:p w:rsidR="00AB27DC" w:rsidRPr="009A3C6E" w:rsidRDefault="00AB27DC" w:rsidP="001D037E">
      <w:pPr>
        <w:numPr>
          <w:ilvl w:val="0"/>
          <w:numId w:val="20"/>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С.А. Денисова, г. Новосибирск.</w:t>
      </w:r>
    </w:p>
    <w:p w:rsidR="00AB27DC" w:rsidRPr="009A3C6E" w:rsidRDefault="00AB27DC" w:rsidP="001D037E">
      <w:pPr>
        <w:numPr>
          <w:ilvl w:val="0"/>
          <w:numId w:val="20"/>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Статья «Развитие субъектов образовательной деятельности посредством формирования ключевых компетенций». http://den-za-dnem.ru/page.php?article=153</w:t>
      </w:r>
    </w:p>
    <w:p w:rsidR="00AB27DC" w:rsidRPr="009A3C6E" w:rsidRDefault="00AB27DC" w:rsidP="001D037E">
      <w:pPr>
        <w:numPr>
          <w:ilvl w:val="0"/>
          <w:numId w:val="20"/>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И.А.Зимняя. Статья «Ключевые компетенции – новая парадигма результатов образования». // Интернет-журнал "Эйдос".</w:t>
      </w:r>
    </w:p>
    <w:p w:rsidR="00AB27DC" w:rsidRPr="009A3C6E" w:rsidRDefault="00AB27DC" w:rsidP="001D037E">
      <w:pPr>
        <w:numPr>
          <w:ilvl w:val="0"/>
          <w:numId w:val="20"/>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Г.В.Пичугина. Статья «Компетентностный подход в технологическом образовании».</w:t>
      </w:r>
    </w:p>
    <w:p w:rsidR="00AB27DC" w:rsidRPr="009A3C6E" w:rsidRDefault="00AB27DC" w:rsidP="001D037E">
      <w:pPr>
        <w:numPr>
          <w:ilvl w:val="0"/>
          <w:numId w:val="20"/>
        </w:numPr>
        <w:spacing w:before="100" w:beforeAutospacing="1" w:after="100" w:afterAutospacing="1" w:line="240" w:lineRule="auto"/>
        <w:jc w:val="both"/>
        <w:rPr>
          <w:rFonts w:ascii="Times New Roman" w:hAnsi="Times New Roman" w:cs="Times New Roman"/>
          <w:sz w:val="24"/>
          <w:szCs w:val="24"/>
          <w:lang w:eastAsia="ru-RU"/>
        </w:rPr>
      </w:pPr>
      <w:r w:rsidRPr="009A3C6E">
        <w:rPr>
          <w:rFonts w:ascii="Times New Roman" w:hAnsi="Times New Roman" w:cs="Times New Roman"/>
          <w:sz w:val="24"/>
          <w:szCs w:val="24"/>
          <w:lang w:eastAsia="ru-RU"/>
        </w:rPr>
        <w:t>Журнал «Школа и производство» №1 2006г.</w:t>
      </w:r>
    </w:p>
    <w:p w:rsidR="00AB27DC" w:rsidRDefault="00AB27DC"/>
    <w:sectPr w:rsidR="00AB27DC" w:rsidSect="001D037E">
      <w:pgSz w:w="11906" w:h="16838"/>
      <w:pgMar w:top="567" w:right="567"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E0C12"/>
    <w:multiLevelType w:val="multilevel"/>
    <w:tmpl w:val="A04291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DCA404E"/>
    <w:multiLevelType w:val="multilevel"/>
    <w:tmpl w:val="68865766"/>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324FE"/>
    <w:multiLevelType w:val="multilevel"/>
    <w:tmpl w:val="A2F2BA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69D35BA"/>
    <w:multiLevelType w:val="multilevel"/>
    <w:tmpl w:val="B74690F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BA00289"/>
    <w:multiLevelType w:val="multilevel"/>
    <w:tmpl w:val="E12CED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DBF3CBF"/>
    <w:multiLevelType w:val="multilevel"/>
    <w:tmpl w:val="76982E7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3CD7A03"/>
    <w:multiLevelType w:val="multilevel"/>
    <w:tmpl w:val="4500941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34556F64"/>
    <w:multiLevelType w:val="multilevel"/>
    <w:tmpl w:val="4BB485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62B49A1"/>
    <w:multiLevelType w:val="multilevel"/>
    <w:tmpl w:val="E916915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36E105E9"/>
    <w:multiLevelType w:val="multilevel"/>
    <w:tmpl w:val="BC1AD6C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3DB76636"/>
    <w:multiLevelType w:val="multilevel"/>
    <w:tmpl w:val="C15209E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47C34F0F"/>
    <w:multiLevelType w:val="multilevel"/>
    <w:tmpl w:val="7230206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4A2F43BD"/>
    <w:multiLevelType w:val="multilevel"/>
    <w:tmpl w:val="E4B20E9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5CE76654"/>
    <w:multiLevelType w:val="multilevel"/>
    <w:tmpl w:val="F1722A0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23602F2"/>
    <w:multiLevelType w:val="multilevel"/>
    <w:tmpl w:val="5DB0A5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64253A19"/>
    <w:multiLevelType w:val="multilevel"/>
    <w:tmpl w:val="0E2AB58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67F868F0"/>
    <w:multiLevelType w:val="multilevel"/>
    <w:tmpl w:val="2F6EE99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7">
    <w:nsid w:val="6DA94482"/>
    <w:multiLevelType w:val="multilevel"/>
    <w:tmpl w:val="F99A25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30C69BE"/>
    <w:multiLevelType w:val="multilevel"/>
    <w:tmpl w:val="C060DC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9">
    <w:nsid w:val="7820474D"/>
    <w:multiLevelType w:val="multilevel"/>
    <w:tmpl w:val="0D62CFA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1"/>
  </w:num>
  <w:num w:numId="2">
    <w:abstractNumId w:val="0"/>
  </w:num>
  <w:num w:numId="3">
    <w:abstractNumId w:val="15"/>
  </w:num>
  <w:num w:numId="4">
    <w:abstractNumId w:val="10"/>
  </w:num>
  <w:num w:numId="5">
    <w:abstractNumId w:val="13"/>
  </w:num>
  <w:num w:numId="6">
    <w:abstractNumId w:val="2"/>
  </w:num>
  <w:num w:numId="7">
    <w:abstractNumId w:val="3"/>
  </w:num>
  <w:num w:numId="8">
    <w:abstractNumId w:val="6"/>
  </w:num>
  <w:num w:numId="9">
    <w:abstractNumId w:val="18"/>
  </w:num>
  <w:num w:numId="10">
    <w:abstractNumId w:val="17"/>
  </w:num>
  <w:num w:numId="11">
    <w:abstractNumId w:val="7"/>
  </w:num>
  <w:num w:numId="12">
    <w:abstractNumId w:val="12"/>
  </w:num>
  <w:num w:numId="13">
    <w:abstractNumId w:val="16"/>
  </w:num>
  <w:num w:numId="14">
    <w:abstractNumId w:val="5"/>
  </w:num>
  <w:num w:numId="15">
    <w:abstractNumId w:val="19"/>
  </w:num>
  <w:num w:numId="16">
    <w:abstractNumId w:val="9"/>
  </w:num>
  <w:num w:numId="17">
    <w:abstractNumId w:val="14"/>
  </w:num>
  <w:num w:numId="18">
    <w:abstractNumId w:val="8"/>
  </w:num>
  <w:num w:numId="19">
    <w:abstractNumId w:val="1"/>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039E"/>
    <w:rsid w:val="000007C3"/>
    <w:rsid w:val="00000927"/>
    <w:rsid w:val="00001165"/>
    <w:rsid w:val="00003722"/>
    <w:rsid w:val="00004543"/>
    <w:rsid w:val="00004EA8"/>
    <w:rsid w:val="00005310"/>
    <w:rsid w:val="000057A7"/>
    <w:rsid w:val="00005A40"/>
    <w:rsid w:val="00005B80"/>
    <w:rsid w:val="00005E91"/>
    <w:rsid w:val="00006A0D"/>
    <w:rsid w:val="00006A8D"/>
    <w:rsid w:val="00006B5B"/>
    <w:rsid w:val="00006B5C"/>
    <w:rsid w:val="00007040"/>
    <w:rsid w:val="00007050"/>
    <w:rsid w:val="000073D7"/>
    <w:rsid w:val="00007B19"/>
    <w:rsid w:val="00007F9C"/>
    <w:rsid w:val="000104D0"/>
    <w:rsid w:val="000109D5"/>
    <w:rsid w:val="00010D9F"/>
    <w:rsid w:val="00011094"/>
    <w:rsid w:val="000113B3"/>
    <w:rsid w:val="000113CD"/>
    <w:rsid w:val="0001190A"/>
    <w:rsid w:val="00011924"/>
    <w:rsid w:val="00011E2F"/>
    <w:rsid w:val="00012518"/>
    <w:rsid w:val="00012885"/>
    <w:rsid w:val="00013447"/>
    <w:rsid w:val="00013CDD"/>
    <w:rsid w:val="00013E57"/>
    <w:rsid w:val="00014574"/>
    <w:rsid w:val="000145B6"/>
    <w:rsid w:val="00014703"/>
    <w:rsid w:val="00014864"/>
    <w:rsid w:val="000148D0"/>
    <w:rsid w:val="00014F1F"/>
    <w:rsid w:val="000151F9"/>
    <w:rsid w:val="0001624C"/>
    <w:rsid w:val="00017037"/>
    <w:rsid w:val="00017217"/>
    <w:rsid w:val="000202F0"/>
    <w:rsid w:val="000210A1"/>
    <w:rsid w:val="000211B4"/>
    <w:rsid w:val="000218CE"/>
    <w:rsid w:val="00021E92"/>
    <w:rsid w:val="00022066"/>
    <w:rsid w:val="0002270C"/>
    <w:rsid w:val="00022B11"/>
    <w:rsid w:val="00022F95"/>
    <w:rsid w:val="000232A7"/>
    <w:rsid w:val="00023B75"/>
    <w:rsid w:val="00024076"/>
    <w:rsid w:val="00024527"/>
    <w:rsid w:val="00025504"/>
    <w:rsid w:val="0002564A"/>
    <w:rsid w:val="000260BB"/>
    <w:rsid w:val="00026147"/>
    <w:rsid w:val="000266AE"/>
    <w:rsid w:val="0002685A"/>
    <w:rsid w:val="0002712A"/>
    <w:rsid w:val="00027153"/>
    <w:rsid w:val="000278B5"/>
    <w:rsid w:val="00031100"/>
    <w:rsid w:val="00031232"/>
    <w:rsid w:val="0003157D"/>
    <w:rsid w:val="00031D0D"/>
    <w:rsid w:val="00031DCB"/>
    <w:rsid w:val="00032A4E"/>
    <w:rsid w:val="00033458"/>
    <w:rsid w:val="00033720"/>
    <w:rsid w:val="00033D60"/>
    <w:rsid w:val="000342A6"/>
    <w:rsid w:val="00034B08"/>
    <w:rsid w:val="00034EF5"/>
    <w:rsid w:val="00035FE1"/>
    <w:rsid w:val="00036425"/>
    <w:rsid w:val="00036B5A"/>
    <w:rsid w:val="00036BC0"/>
    <w:rsid w:val="00040926"/>
    <w:rsid w:val="000414C6"/>
    <w:rsid w:val="00042242"/>
    <w:rsid w:val="00042D3A"/>
    <w:rsid w:val="00043103"/>
    <w:rsid w:val="00043BAC"/>
    <w:rsid w:val="0004463D"/>
    <w:rsid w:val="00044F79"/>
    <w:rsid w:val="00045226"/>
    <w:rsid w:val="000455C1"/>
    <w:rsid w:val="00045945"/>
    <w:rsid w:val="00045F2A"/>
    <w:rsid w:val="00046706"/>
    <w:rsid w:val="000472DF"/>
    <w:rsid w:val="00047A9E"/>
    <w:rsid w:val="00047C49"/>
    <w:rsid w:val="00050087"/>
    <w:rsid w:val="00050DB5"/>
    <w:rsid w:val="000516E1"/>
    <w:rsid w:val="00051700"/>
    <w:rsid w:val="000518A0"/>
    <w:rsid w:val="00051D42"/>
    <w:rsid w:val="00051EC5"/>
    <w:rsid w:val="00052E93"/>
    <w:rsid w:val="00053E27"/>
    <w:rsid w:val="00053F15"/>
    <w:rsid w:val="00054453"/>
    <w:rsid w:val="000544EA"/>
    <w:rsid w:val="00054C02"/>
    <w:rsid w:val="00054DCB"/>
    <w:rsid w:val="0005509B"/>
    <w:rsid w:val="00055877"/>
    <w:rsid w:val="00055986"/>
    <w:rsid w:val="00055C2E"/>
    <w:rsid w:val="000565EF"/>
    <w:rsid w:val="00056619"/>
    <w:rsid w:val="00056ED3"/>
    <w:rsid w:val="0005743E"/>
    <w:rsid w:val="000578D3"/>
    <w:rsid w:val="00057F5B"/>
    <w:rsid w:val="00057F9A"/>
    <w:rsid w:val="00057FAE"/>
    <w:rsid w:val="00060A18"/>
    <w:rsid w:val="00060FAF"/>
    <w:rsid w:val="00062114"/>
    <w:rsid w:val="000630A1"/>
    <w:rsid w:val="0006342F"/>
    <w:rsid w:val="00063E8C"/>
    <w:rsid w:val="00064524"/>
    <w:rsid w:val="00064A51"/>
    <w:rsid w:val="00064A72"/>
    <w:rsid w:val="0006576E"/>
    <w:rsid w:val="000659F0"/>
    <w:rsid w:val="00065C32"/>
    <w:rsid w:val="0006790D"/>
    <w:rsid w:val="00067ACC"/>
    <w:rsid w:val="0007016E"/>
    <w:rsid w:val="00070274"/>
    <w:rsid w:val="00070ECF"/>
    <w:rsid w:val="00071052"/>
    <w:rsid w:val="000719E2"/>
    <w:rsid w:val="00071CD9"/>
    <w:rsid w:val="00072731"/>
    <w:rsid w:val="00073A91"/>
    <w:rsid w:val="00074331"/>
    <w:rsid w:val="00074A40"/>
    <w:rsid w:val="00074C5E"/>
    <w:rsid w:val="000756E3"/>
    <w:rsid w:val="00075AF5"/>
    <w:rsid w:val="00075DB5"/>
    <w:rsid w:val="00075E1B"/>
    <w:rsid w:val="00075F44"/>
    <w:rsid w:val="0007665D"/>
    <w:rsid w:val="00077563"/>
    <w:rsid w:val="00077D3D"/>
    <w:rsid w:val="00077D43"/>
    <w:rsid w:val="00077D5A"/>
    <w:rsid w:val="00081350"/>
    <w:rsid w:val="0008149D"/>
    <w:rsid w:val="00081962"/>
    <w:rsid w:val="00081A03"/>
    <w:rsid w:val="00082409"/>
    <w:rsid w:val="00082D80"/>
    <w:rsid w:val="00082F94"/>
    <w:rsid w:val="000832ED"/>
    <w:rsid w:val="0008331B"/>
    <w:rsid w:val="0008384F"/>
    <w:rsid w:val="00083D7D"/>
    <w:rsid w:val="00084C42"/>
    <w:rsid w:val="00085385"/>
    <w:rsid w:val="00085AF3"/>
    <w:rsid w:val="00086762"/>
    <w:rsid w:val="000868A9"/>
    <w:rsid w:val="00086A9A"/>
    <w:rsid w:val="000874BE"/>
    <w:rsid w:val="00087934"/>
    <w:rsid w:val="000900DF"/>
    <w:rsid w:val="00090FF3"/>
    <w:rsid w:val="00091CE6"/>
    <w:rsid w:val="00091F55"/>
    <w:rsid w:val="0009241D"/>
    <w:rsid w:val="000926E3"/>
    <w:rsid w:val="00092B5C"/>
    <w:rsid w:val="00093244"/>
    <w:rsid w:val="00093381"/>
    <w:rsid w:val="000941A7"/>
    <w:rsid w:val="000943DC"/>
    <w:rsid w:val="0009460C"/>
    <w:rsid w:val="0009497B"/>
    <w:rsid w:val="00095C2C"/>
    <w:rsid w:val="00095E0A"/>
    <w:rsid w:val="00096901"/>
    <w:rsid w:val="00096CD3"/>
    <w:rsid w:val="00096EE4"/>
    <w:rsid w:val="00096FB9"/>
    <w:rsid w:val="00096FDE"/>
    <w:rsid w:val="00097B4E"/>
    <w:rsid w:val="00097D6A"/>
    <w:rsid w:val="000A0280"/>
    <w:rsid w:val="000A0941"/>
    <w:rsid w:val="000A1865"/>
    <w:rsid w:val="000A1FA1"/>
    <w:rsid w:val="000A2991"/>
    <w:rsid w:val="000A39B4"/>
    <w:rsid w:val="000A49FB"/>
    <w:rsid w:val="000A4BED"/>
    <w:rsid w:val="000A53FE"/>
    <w:rsid w:val="000A5432"/>
    <w:rsid w:val="000A57C6"/>
    <w:rsid w:val="000A59C1"/>
    <w:rsid w:val="000A5FA9"/>
    <w:rsid w:val="000A5FF3"/>
    <w:rsid w:val="000A6003"/>
    <w:rsid w:val="000A630F"/>
    <w:rsid w:val="000A6EC9"/>
    <w:rsid w:val="000A77A4"/>
    <w:rsid w:val="000B03C6"/>
    <w:rsid w:val="000B0666"/>
    <w:rsid w:val="000B1E72"/>
    <w:rsid w:val="000B23C3"/>
    <w:rsid w:val="000B256E"/>
    <w:rsid w:val="000B2636"/>
    <w:rsid w:val="000B2C7E"/>
    <w:rsid w:val="000B2FD3"/>
    <w:rsid w:val="000B4632"/>
    <w:rsid w:val="000B4A3C"/>
    <w:rsid w:val="000B4CB4"/>
    <w:rsid w:val="000B4D8D"/>
    <w:rsid w:val="000B4EAE"/>
    <w:rsid w:val="000B4ED7"/>
    <w:rsid w:val="000B524F"/>
    <w:rsid w:val="000B55CE"/>
    <w:rsid w:val="000B5A3F"/>
    <w:rsid w:val="000B5CED"/>
    <w:rsid w:val="000B5D7D"/>
    <w:rsid w:val="000B5F41"/>
    <w:rsid w:val="000B617A"/>
    <w:rsid w:val="000B6799"/>
    <w:rsid w:val="000B696A"/>
    <w:rsid w:val="000B7BB0"/>
    <w:rsid w:val="000B7FDE"/>
    <w:rsid w:val="000C001A"/>
    <w:rsid w:val="000C061C"/>
    <w:rsid w:val="000C1621"/>
    <w:rsid w:val="000C1ABD"/>
    <w:rsid w:val="000C21C4"/>
    <w:rsid w:val="000C2E15"/>
    <w:rsid w:val="000C32F4"/>
    <w:rsid w:val="000C3538"/>
    <w:rsid w:val="000C3BE0"/>
    <w:rsid w:val="000C3C44"/>
    <w:rsid w:val="000C3D08"/>
    <w:rsid w:val="000C46AA"/>
    <w:rsid w:val="000C4A04"/>
    <w:rsid w:val="000C5BE9"/>
    <w:rsid w:val="000C5E04"/>
    <w:rsid w:val="000C62F5"/>
    <w:rsid w:val="000C6FED"/>
    <w:rsid w:val="000D07B9"/>
    <w:rsid w:val="000D0CE8"/>
    <w:rsid w:val="000D11DD"/>
    <w:rsid w:val="000D1346"/>
    <w:rsid w:val="000D1F29"/>
    <w:rsid w:val="000D2D46"/>
    <w:rsid w:val="000D3860"/>
    <w:rsid w:val="000D3B38"/>
    <w:rsid w:val="000D3D8B"/>
    <w:rsid w:val="000D5918"/>
    <w:rsid w:val="000D5BE6"/>
    <w:rsid w:val="000D5C3A"/>
    <w:rsid w:val="000D62B7"/>
    <w:rsid w:val="000D6773"/>
    <w:rsid w:val="000D68D7"/>
    <w:rsid w:val="000D6C66"/>
    <w:rsid w:val="000D77EC"/>
    <w:rsid w:val="000E02E0"/>
    <w:rsid w:val="000E039F"/>
    <w:rsid w:val="000E0570"/>
    <w:rsid w:val="000E10A7"/>
    <w:rsid w:val="000E11A6"/>
    <w:rsid w:val="000E1EA1"/>
    <w:rsid w:val="000E2B0B"/>
    <w:rsid w:val="000E3187"/>
    <w:rsid w:val="000E3587"/>
    <w:rsid w:val="000E3F1C"/>
    <w:rsid w:val="000E4BEC"/>
    <w:rsid w:val="000E5491"/>
    <w:rsid w:val="000E559A"/>
    <w:rsid w:val="000E58DF"/>
    <w:rsid w:val="000E59CF"/>
    <w:rsid w:val="000E5ED5"/>
    <w:rsid w:val="000E673D"/>
    <w:rsid w:val="000E6E78"/>
    <w:rsid w:val="000E6EA7"/>
    <w:rsid w:val="000E6ED6"/>
    <w:rsid w:val="000E7455"/>
    <w:rsid w:val="000E7FB9"/>
    <w:rsid w:val="000F096F"/>
    <w:rsid w:val="000F0B3F"/>
    <w:rsid w:val="000F0FB1"/>
    <w:rsid w:val="000F1241"/>
    <w:rsid w:val="000F1433"/>
    <w:rsid w:val="000F15EE"/>
    <w:rsid w:val="000F195E"/>
    <w:rsid w:val="000F1BCC"/>
    <w:rsid w:val="000F1E47"/>
    <w:rsid w:val="000F224D"/>
    <w:rsid w:val="000F289A"/>
    <w:rsid w:val="000F347E"/>
    <w:rsid w:val="000F3EC5"/>
    <w:rsid w:val="000F4E45"/>
    <w:rsid w:val="000F5977"/>
    <w:rsid w:val="000F5B1B"/>
    <w:rsid w:val="000F64E9"/>
    <w:rsid w:val="000F66A4"/>
    <w:rsid w:val="000F67C5"/>
    <w:rsid w:val="000F6806"/>
    <w:rsid w:val="000F6AF3"/>
    <w:rsid w:val="000F6BE7"/>
    <w:rsid w:val="000F6FD4"/>
    <w:rsid w:val="000F7409"/>
    <w:rsid w:val="000F7779"/>
    <w:rsid w:val="00100998"/>
    <w:rsid w:val="00100B5E"/>
    <w:rsid w:val="00100FD5"/>
    <w:rsid w:val="00101AD2"/>
    <w:rsid w:val="00101B48"/>
    <w:rsid w:val="00101CEF"/>
    <w:rsid w:val="00101F9D"/>
    <w:rsid w:val="0010216B"/>
    <w:rsid w:val="001021F4"/>
    <w:rsid w:val="001027CC"/>
    <w:rsid w:val="00102C2D"/>
    <w:rsid w:val="00103336"/>
    <w:rsid w:val="001037F9"/>
    <w:rsid w:val="001043C9"/>
    <w:rsid w:val="00104AD0"/>
    <w:rsid w:val="00104CD4"/>
    <w:rsid w:val="00104D0A"/>
    <w:rsid w:val="00105AB3"/>
    <w:rsid w:val="00105ADA"/>
    <w:rsid w:val="001064EA"/>
    <w:rsid w:val="00106B90"/>
    <w:rsid w:val="00106C3B"/>
    <w:rsid w:val="001075C9"/>
    <w:rsid w:val="0011002A"/>
    <w:rsid w:val="001101B9"/>
    <w:rsid w:val="001106B0"/>
    <w:rsid w:val="00110A5A"/>
    <w:rsid w:val="00110BF4"/>
    <w:rsid w:val="00110DC4"/>
    <w:rsid w:val="00110F48"/>
    <w:rsid w:val="001111D7"/>
    <w:rsid w:val="001113E1"/>
    <w:rsid w:val="00111AF6"/>
    <w:rsid w:val="00112D28"/>
    <w:rsid w:val="00112EC4"/>
    <w:rsid w:val="00113138"/>
    <w:rsid w:val="0011469E"/>
    <w:rsid w:val="00114CF3"/>
    <w:rsid w:val="00115A41"/>
    <w:rsid w:val="00116700"/>
    <w:rsid w:val="00116DBA"/>
    <w:rsid w:val="001218C4"/>
    <w:rsid w:val="0012276C"/>
    <w:rsid w:val="00123437"/>
    <w:rsid w:val="00123745"/>
    <w:rsid w:val="00123852"/>
    <w:rsid w:val="00123FC9"/>
    <w:rsid w:val="001256FC"/>
    <w:rsid w:val="00125B35"/>
    <w:rsid w:val="0012612B"/>
    <w:rsid w:val="00126DF5"/>
    <w:rsid w:val="0012723B"/>
    <w:rsid w:val="00127276"/>
    <w:rsid w:val="00127552"/>
    <w:rsid w:val="001276BB"/>
    <w:rsid w:val="00130065"/>
    <w:rsid w:val="001323CB"/>
    <w:rsid w:val="0013322E"/>
    <w:rsid w:val="00133D29"/>
    <w:rsid w:val="0013496F"/>
    <w:rsid w:val="00134F6D"/>
    <w:rsid w:val="001350CA"/>
    <w:rsid w:val="00135353"/>
    <w:rsid w:val="001353CA"/>
    <w:rsid w:val="001359FD"/>
    <w:rsid w:val="00135B92"/>
    <w:rsid w:val="00135D69"/>
    <w:rsid w:val="00135FD3"/>
    <w:rsid w:val="001364C0"/>
    <w:rsid w:val="00136A70"/>
    <w:rsid w:val="0013720D"/>
    <w:rsid w:val="00137E3E"/>
    <w:rsid w:val="00137FFC"/>
    <w:rsid w:val="00140B18"/>
    <w:rsid w:val="00140C10"/>
    <w:rsid w:val="00140D51"/>
    <w:rsid w:val="001415C1"/>
    <w:rsid w:val="00141A78"/>
    <w:rsid w:val="0014218D"/>
    <w:rsid w:val="00142C1C"/>
    <w:rsid w:val="00143999"/>
    <w:rsid w:val="001448B5"/>
    <w:rsid w:val="001453D8"/>
    <w:rsid w:val="001460F0"/>
    <w:rsid w:val="00147A73"/>
    <w:rsid w:val="00147E63"/>
    <w:rsid w:val="00150C22"/>
    <w:rsid w:val="0015163A"/>
    <w:rsid w:val="00152060"/>
    <w:rsid w:val="00152767"/>
    <w:rsid w:val="00154264"/>
    <w:rsid w:val="0015436F"/>
    <w:rsid w:val="00154825"/>
    <w:rsid w:val="00154865"/>
    <w:rsid w:val="00154BCA"/>
    <w:rsid w:val="00154E45"/>
    <w:rsid w:val="001558C5"/>
    <w:rsid w:val="00155A11"/>
    <w:rsid w:val="00156BAD"/>
    <w:rsid w:val="00156C95"/>
    <w:rsid w:val="00156FDC"/>
    <w:rsid w:val="00160F0F"/>
    <w:rsid w:val="00160FE7"/>
    <w:rsid w:val="00161155"/>
    <w:rsid w:val="00161696"/>
    <w:rsid w:val="00161B4C"/>
    <w:rsid w:val="00162FDB"/>
    <w:rsid w:val="0016311B"/>
    <w:rsid w:val="00163134"/>
    <w:rsid w:val="00163F5B"/>
    <w:rsid w:val="0016461B"/>
    <w:rsid w:val="001654DE"/>
    <w:rsid w:val="00165C5A"/>
    <w:rsid w:val="0016626F"/>
    <w:rsid w:val="00166306"/>
    <w:rsid w:val="00167ADE"/>
    <w:rsid w:val="00170064"/>
    <w:rsid w:val="00170B12"/>
    <w:rsid w:val="00171009"/>
    <w:rsid w:val="00171300"/>
    <w:rsid w:val="00171561"/>
    <w:rsid w:val="0017338A"/>
    <w:rsid w:val="001738A2"/>
    <w:rsid w:val="00173938"/>
    <w:rsid w:val="00173C3A"/>
    <w:rsid w:val="00173CF3"/>
    <w:rsid w:val="00174116"/>
    <w:rsid w:val="0017498B"/>
    <w:rsid w:val="00174DB7"/>
    <w:rsid w:val="00174F3B"/>
    <w:rsid w:val="00175417"/>
    <w:rsid w:val="00175444"/>
    <w:rsid w:val="0017552A"/>
    <w:rsid w:val="001756B9"/>
    <w:rsid w:val="0017648F"/>
    <w:rsid w:val="001766A8"/>
    <w:rsid w:val="001768A0"/>
    <w:rsid w:val="001771C8"/>
    <w:rsid w:val="001779B4"/>
    <w:rsid w:val="001802B6"/>
    <w:rsid w:val="001806B3"/>
    <w:rsid w:val="00180AC2"/>
    <w:rsid w:val="001833EB"/>
    <w:rsid w:val="0018419C"/>
    <w:rsid w:val="00184472"/>
    <w:rsid w:val="00184625"/>
    <w:rsid w:val="00184692"/>
    <w:rsid w:val="00185203"/>
    <w:rsid w:val="001854D5"/>
    <w:rsid w:val="001855AD"/>
    <w:rsid w:val="00186614"/>
    <w:rsid w:val="00186B95"/>
    <w:rsid w:val="00186E4B"/>
    <w:rsid w:val="00191343"/>
    <w:rsid w:val="00191359"/>
    <w:rsid w:val="00191424"/>
    <w:rsid w:val="00191FD1"/>
    <w:rsid w:val="001927C6"/>
    <w:rsid w:val="00192823"/>
    <w:rsid w:val="00193B16"/>
    <w:rsid w:val="00193F3F"/>
    <w:rsid w:val="0019469A"/>
    <w:rsid w:val="00194F6F"/>
    <w:rsid w:val="001951A0"/>
    <w:rsid w:val="001954B9"/>
    <w:rsid w:val="00195C30"/>
    <w:rsid w:val="00196B6A"/>
    <w:rsid w:val="00196BF9"/>
    <w:rsid w:val="00196FAE"/>
    <w:rsid w:val="00197984"/>
    <w:rsid w:val="00197E52"/>
    <w:rsid w:val="001A0CFF"/>
    <w:rsid w:val="001A0F84"/>
    <w:rsid w:val="001A12D9"/>
    <w:rsid w:val="001A1478"/>
    <w:rsid w:val="001A1B3A"/>
    <w:rsid w:val="001A208F"/>
    <w:rsid w:val="001A2602"/>
    <w:rsid w:val="001A26EA"/>
    <w:rsid w:val="001A463A"/>
    <w:rsid w:val="001A4B77"/>
    <w:rsid w:val="001A5012"/>
    <w:rsid w:val="001A54AE"/>
    <w:rsid w:val="001A5DB8"/>
    <w:rsid w:val="001A61E3"/>
    <w:rsid w:val="001A664F"/>
    <w:rsid w:val="001A6E5A"/>
    <w:rsid w:val="001A7205"/>
    <w:rsid w:val="001A7327"/>
    <w:rsid w:val="001B0081"/>
    <w:rsid w:val="001B09D4"/>
    <w:rsid w:val="001B1A63"/>
    <w:rsid w:val="001B1A76"/>
    <w:rsid w:val="001B1B40"/>
    <w:rsid w:val="001B2AA2"/>
    <w:rsid w:val="001B2B85"/>
    <w:rsid w:val="001B2B9C"/>
    <w:rsid w:val="001B3B2C"/>
    <w:rsid w:val="001B3E6A"/>
    <w:rsid w:val="001B4976"/>
    <w:rsid w:val="001B66F7"/>
    <w:rsid w:val="001B775D"/>
    <w:rsid w:val="001B7896"/>
    <w:rsid w:val="001B7B1F"/>
    <w:rsid w:val="001C0980"/>
    <w:rsid w:val="001C0B4A"/>
    <w:rsid w:val="001C0DDA"/>
    <w:rsid w:val="001C15E5"/>
    <w:rsid w:val="001C24E1"/>
    <w:rsid w:val="001C2753"/>
    <w:rsid w:val="001C3B45"/>
    <w:rsid w:val="001C3C5C"/>
    <w:rsid w:val="001C43CA"/>
    <w:rsid w:val="001C471B"/>
    <w:rsid w:val="001C4BC9"/>
    <w:rsid w:val="001C5282"/>
    <w:rsid w:val="001C556C"/>
    <w:rsid w:val="001C5D1E"/>
    <w:rsid w:val="001C62AF"/>
    <w:rsid w:val="001C68F7"/>
    <w:rsid w:val="001C6971"/>
    <w:rsid w:val="001C6C20"/>
    <w:rsid w:val="001C7771"/>
    <w:rsid w:val="001C7D40"/>
    <w:rsid w:val="001C7DEC"/>
    <w:rsid w:val="001D0326"/>
    <w:rsid w:val="001D037E"/>
    <w:rsid w:val="001D087F"/>
    <w:rsid w:val="001D0FD6"/>
    <w:rsid w:val="001D15B1"/>
    <w:rsid w:val="001D1A4E"/>
    <w:rsid w:val="001D1BAC"/>
    <w:rsid w:val="001D1D26"/>
    <w:rsid w:val="001D2077"/>
    <w:rsid w:val="001D26EA"/>
    <w:rsid w:val="001D3117"/>
    <w:rsid w:val="001D338C"/>
    <w:rsid w:val="001D3F64"/>
    <w:rsid w:val="001D502F"/>
    <w:rsid w:val="001D5445"/>
    <w:rsid w:val="001D5752"/>
    <w:rsid w:val="001D5FB7"/>
    <w:rsid w:val="001D68C4"/>
    <w:rsid w:val="001D690D"/>
    <w:rsid w:val="001D6C04"/>
    <w:rsid w:val="001E1227"/>
    <w:rsid w:val="001E1AD9"/>
    <w:rsid w:val="001E1CEF"/>
    <w:rsid w:val="001E2906"/>
    <w:rsid w:val="001E2ADE"/>
    <w:rsid w:val="001E3035"/>
    <w:rsid w:val="001E30E5"/>
    <w:rsid w:val="001E3A8C"/>
    <w:rsid w:val="001E3F53"/>
    <w:rsid w:val="001E4044"/>
    <w:rsid w:val="001E4CD0"/>
    <w:rsid w:val="001E522E"/>
    <w:rsid w:val="001E60E7"/>
    <w:rsid w:val="001E6178"/>
    <w:rsid w:val="001E6C72"/>
    <w:rsid w:val="001E79F6"/>
    <w:rsid w:val="001E7BC7"/>
    <w:rsid w:val="001E7C81"/>
    <w:rsid w:val="001F05C8"/>
    <w:rsid w:val="001F18D6"/>
    <w:rsid w:val="001F2C17"/>
    <w:rsid w:val="001F338D"/>
    <w:rsid w:val="001F3D95"/>
    <w:rsid w:val="001F460E"/>
    <w:rsid w:val="001F46BD"/>
    <w:rsid w:val="001F498F"/>
    <w:rsid w:val="001F4C46"/>
    <w:rsid w:val="001F5BA7"/>
    <w:rsid w:val="001F6F79"/>
    <w:rsid w:val="001F7D29"/>
    <w:rsid w:val="002000AA"/>
    <w:rsid w:val="002013B7"/>
    <w:rsid w:val="00201BF8"/>
    <w:rsid w:val="00203081"/>
    <w:rsid w:val="00204907"/>
    <w:rsid w:val="002054B0"/>
    <w:rsid w:val="00205E81"/>
    <w:rsid w:val="00206E81"/>
    <w:rsid w:val="00207513"/>
    <w:rsid w:val="00207B55"/>
    <w:rsid w:val="00207EAD"/>
    <w:rsid w:val="00210160"/>
    <w:rsid w:val="002104B9"/>
    <w:rsid w:val="002111AD"/>
    <w:rsid w:val="002118B3"/>
    <w:rsid w:val="00211C01"/>
    <w:rsid w:val="00212801"/>
    <w:rsid w:val="0021360B"/>
    <w:rsid w:val="00213BB6"/>
    <w:rsid w:val="00213C4D"/>
    <w:rsid w:val="00214FEE"/>
    <w:rsid w:val="00215356"/>
    <w:rsid w:val="00215855"/>
    <w:rsid w:val="00215DFC"/>
    <w:rsid w:val="00217273"/>
    <w:rsid w:val="002177DF"/>
    <w:rsid w:val="002177EA"/>
    <w:rsid w:val="002202DD"/>
    <w:rsid w:val="00220343"/>
    <w:rsid w:val="002208EC"/>
    <w:rsid w:val="00220C06"/>
    <w:rsid w:val="0022133C"/>
    <w:rsid w:val="0022186B"/>
    <w:rsid w:val="00221988"/>
    <w:rsid w:val="00221B9B"/>
    <w:rsid w:val="00222143"/>
    <w:rsid w:val="0022253E"/>
    <w:rsid w:val="0022331D"/>
    <w:rsid w:val="002245F7"/>
    <w:rsid w:val="00225ED8"/>
    <w:rsid w:val="00226336"/>
    <w:rsid w:val="00226A2E"/>
    <w:rsid w:val="00227E33"/>
    <w:rsid w:val="00230457"/>
    <w:rsid w:val="00230F17"/>
    <w:rsid w:val="00231AED"/>
    <w:rsid w:val="00231CDC"/>
    <w:rsid w:val="00231D73"/>
    <w:rsid w:val="0023235A"/>
    <w:rsid w:val="00232440"/>
    <w:rsid w:val="00232CDA"/>
    <w:rsid w:val="00232E93"/>
    <w:rsid w:val="00233148"/>
    <w:rsid w:val="00233493"/>
    <w:rsid w:val="0023351E"/>
    <w:rsid w:val="002337C8"/>
    <w:rsid w:val="002341C0"/>
    <w:rsid w:val="002344BD"/>
    <w:rsid w:val="00235074"/>
    <w:rsid w:val="002353F9"/>
    <w:rsid w:val="00235D99"/>
    <w:rsid w:val="0023621F"/>
    <w:rsid w:val="00240108"/>
    <w:rsid w:val="00240DAB"/>
    <w:rsid w:val="00242AEB"/>
    <w:rsid w:val="00242D76"/>
    <w:rsid w:val="00242E22"/>
    <w:rsid w:val="00242E49"/>
    <w:rsid w:val="00243513"/>
    <w:rsid w:val="00243D88"/>
    <w:rsid w:val="00244380"/>
    <w:rsid w:val="00244F1E"/>
    <w:rsid w:val="00245072"/>
    <w:rsid w:val="00245A99"/>
    <w:rsid w:val="00245F0D"/>
    <w:rsid w:val="00247422"/>
    <w:rsid w:val="0024751E"/>
    <w:rsid w:val="00247883"/>
    <w:rsid w:val="00247A78"/>
    <w:rsid w:val="00247D75"/>
    <w:rsid w:val="0025003A"/>
    <w:rsid w:val="00250280"/>
    <w:rsid w:val="00251517"/>
    <w:rsid w:val="00252063"/>
    <w:rsid w:val="00252112"/>
    <w:rsid w:val="00252121"/>
    <w:rsid w:val="002524A7"/>
    <w:rsid w:val="00252C57"/>
    <w:rsid w:val="002535E9"/>
    <w:rsid w:val="0025390A"/>
    <w:rsid w:val="002539CD"/>
    <w:rsid w:val="00253A9F"/>
    <w:rsid w:val="00253DDB"/>
    <w:rsid w:val="0025431B"/>
    <w:rsid w:val="0025500F"/>
    <w:rsid w:val="0025518C"/>
    <w:rsid w:val="002560FB"/>
    <w:rsid w:val="00256222"/>
    <w:rsid w:val="0025739C"/>
    <w:rsid w:val="00257432"/>
    <w:rsid w:val="00257EC3"/>
    <w:rsid w:val="00257FD4"/>
    <w:rsid w:val="00260D57"/>
    <w:rsid w:val="0026127A"/>
    <w:rsid w:val="002617C1"/>
    <w:rsid w:val="00262285"/>
    <w:rsid w:val="00264ABE"/>
    <w:rsid w:val="00265247"/>
    <w:rsid w:val="0026562D"/>
    <w:rsid w:val="0026579D"/>
    <w:rsid w:val="00265A86"/>
    <w:rsid w:val="00266099"/>
    <w:rsid w:val="00267323"/>
    <w:rsid w:val="00267643"/>
    <w:rsid w:val="00267683"/>
    <w:rsid w:val="00267762"/>
    <w:rsid w:val="00267B7F"/>
    <w:rsid w:val="00267D99"/>
    <w:rsid w:val="00267DDB"/>
    <w:rsid w:val="00270190"/>
    <w:rsid w:val="002706D0"/>
    <w:rsid w:val="00270BC2"/>
    <w:rsid w:val="00270D65"/>
    <w:rsid w:val="00271565"/>
    <w:rsid w:val="00272000"/>
    <w:rsid w:val="00272017"/>
    <w:rsid w:val="00272032"/>
    <w:rsid w:val="0027207B"/>
    <w:rsid w:val="0027241C"/>
    <w:rsid w:val="0027273D"/>
    <w:rsid w:val="00272E02"/>
    <w:rsid w:val="002733C2"/>
    <w:rsid w:val="0027367B"/>
    <w:rsid w:val="0027442A"/>
    <w:rsid w:val="00274D29"/>
    <w:rsid w:val="00274E81"/>
    <w:rsid w:val="00274ED5"/>
    <w:rsid w:val="0027507E"/>
    <w:rsid w:val="00275595"/>
    <w:rsid w:val="00276694"/>
    <w:rsid w:val="0027676E"/>
    <w:rsid w:val="002767E7"/>
    <w:rsid w:val="0027711E"/>
    <w:rsid w:val="0027729B"/>
    <w:rsid w:val="002773B9"/>
    <w:rsid w:val="0028059D"/>
    <w:rsid w:val="0028125E"/>
    <w:rsid w:val="00281BD8"/>
    <w:rsid w:val="00281FF4"/>
    <w:rsid w:val="00282D20"/>
    <w:rsid w:val="00285A02"/>
    <w:rsid w:val="002864C7"/>
    <w:rsid w:val="00286E62"/>
    <w:rsid w:val="0028769E"/>
    <w:rsid w:val="00287B42"/>
    <w:rsid w:val="00287E2C"/>
    <w:rsid w:val="002900EC"/>
    <w:rsid w:val="00290B6C"/>
    <w:rsid w:val="00290E68"/>
    <w:rsid w:val="00290E7E"/>
    <w:rsid w:val="00290F49"/>
    <w:rsid w:val="002911E7"/>
    <w:rsid w:val="00291966"/>
    <w:rsid w:val="00292277"/>
    <w:rsid w:val="00292ED8"/>
    <w:rsid w:val="0029321C"/>
    <w:rsid w:val="00293535"/>
    <w:rsid w:val="00293760"/>
    <w:rsid w:val="00293DE6"/>
    <w:rsid w:val="00293EE7"/>
    <w:rsid w:val="002953FD"/>
    <w:rsid w:val="00296158"/>
    <w:rsid w:val="00296930"/>
    <w:rsid w:val="0029695D"/>
    <w:rsid w:val="00296A25"/>
    <w:rsid w:val="00297349"/>
    <w:rsid w:val="002979AD"/>
    <w:rsid w:val="00297F6D"/>
    <w:rsid w:val="002A0CCA"/>
    <w:rsid w:val="002A18B2"/>
    <w:rsid w:val="002A21CD"/>
    <w:rsid w:val="002A2BB8"/>
    <w:rsid w:val="002A40EA"/>
    <w:rsid w:val="002A418E"/>
    <w:rsid w:val="002A450D"/>
    <w:rsid w:val="002A4618"/>
    <w:rsid w:val="002A517B"/>
    <w:rsid w:val="002A6747"/>
    <w:rsid w:val="002A6943"/>
    <w:rsid w:val="002A7510"/>
    <w:rsid w:val="002B0182"/>
    <w:rsid w:val="002B29C8"/>
    <w:rsid w:val="002B31F6"/>
    <w:rsid w:val="002B372F"/>
    <w:rsid w:val="002B3938"/>
    <w:rsid w:val="002B3989"/>
    <w:rsid w:val="002B402A"/>
    <w:rsid w:val="002B403F"/>
    <w:rsid w:val="002B4176"/>
    <w:rsid w:val="002B41BA"/>
    <w:rsid w:val="002B48E0"/>
    <w:rsid w:val="002B4A1F"/>
    <w:rsid w:val="002B5F4F"/>
    <w:rsid w:val="002B60BE"/>
    <w:rsid w:val="002B62E9"/>
    <w:rsid w:val="002B6A89"/>
    <w:rsid w:val="002C0235"/>
    <w:rsid w:val="002C25B7"/>
    <w:rsid w:val="002C2758"/>
    <w:rsid w:val="002C2D90"/>
    <w:rsid w:val="002C4BA0"/>
    <w:rsid w:val="002C4F46"/>
    <w:rsid w:val="002C5183"/>
    <w:rsid w:val="002C576F"/>
    <w:rsid w:val="002C5F97"/>
    <w:rsid w:val="002C621A"/>
    <w:rsid w:val="002C6335"/>
    <w:rsid w:val="002C6415"/>
    <w:rsid w:val="002C6EE9"/>
    <w:rsid w:val="002C6F3B"/>
    <w:rsid w:val="002C743E"/>
    <w:rsid w:val="002D2FAD"/>
    <w:rsid w:val="002D2FFF"/>
    <w:rsid w:val="002D38C0"/>
    <w:rsid w:val="002D45D5"/>
    <w:rsid w:val="002D473C"/>
    <w:rsid w:val="002D4807"/>
    <w:rsid w:val="002D5175"/>
    <w:rsid w:val="002D5548"/>
    <w:rsid w:val="002D76E3"/>
    <w:rsid w:val="002D770A"/>
    <w:rsid w:val="002E0093"/>
    <w:rsid w:val="002E0509"/>
    <w:rsid w:val="002E0948"/>
    <w:rsid w:val="002E0A4A"/>
    <w:rsid w:val="002E13DD"/>
    <w:rsid w:val="002E1882"/>
    <w:rsid w:val="002E1975"/>
    <w:rsid w:val="002E2F5B"/>
    <w:rsid w:val="002E34C2"/>
    <w:rsid w:val="002E3C7D"/>
    <w:rsid w:val="002E4EA4"/>
    <w:rsid w:val="002E534E"/>
    <w:rsid w:val="002E5E3E"/>
    <w:rsid w:val="002E5E7D"/>
    <w:rsid w:val="002E615D"/>
    <w:rsid w:val="002E62A5"/>
    <w:rsid w:val="002E6F5B"/>
    <w:rsid w:val="002E726A"/>
    <w:rsid w:val="002E7793"/>
    <w:rsid w:val="002E7CDD"/>
    <w:rsid w:val="002F0515"/>
    <w:rsid w:val="002F0AA8"/>
    <w:rsid w:val="002F1735"/>
    <w:rsid w:val="002F1BAA"/>
    <w:rsid w:val="002F1D30"/>
    <w:rsid w:val="002F2F4F"/>
    <w:rsid w:val="002F3747"/>
    <w:rsid w:val="002F3FE7"/>
    <w:rsid w:val="002F4C09"/>
    <w:rsid w:val="002F4E94"/>
    <w:rsid w:val="002F52FE"/>
    <w:rsid w:val="002F6005"/>
    <w:rsid w:val="002F6752"/>
    <w:rsid w:val="002F68AE"/>
    <w:rsid w:val="002F7DAC"/>
    <w:rsid w:val="003008E1"/>
    <w:rsid w:val="00300B79"/>
    <w:rsid w:val="00301A65"/>
    <w:rsid w:val="003025BD"/>
    <w:rsid w:val="003036B0"/>
    <w:rsid w:val="003041B0"/>
    <w:rsid w:val="00304CC9"/>
    <w:rsid w:val="00304F45"/>
    <w:rsid w:val="00305C5D"/>
    <w:rsid w:val="00305C79"/>
    <w:rsid w:val="00306593"/>
    <w:rsid w:val="00306714"/>
    <w:rsid w:val="00306750"/>
    <w:rsid w:val="00306A78"/>
    <w:rsid w:val="00307323"/>
    <w:rsid w:val="00307449"/>
    <w:rsid w:val="00307FFD"/>
    <w:rsid w:val="00310510"/>
    <w:rsid w:val="00310A46"/>
    <w:rsid w:val="00310DA3"/>
    <w:rsid w:val="00311868"/>
    <w:rsid w:val="003120B3"/>
    <w:rsid w:val="003123EE"/>
    <w:rsid w:val="00313025"/>
    <w:rsid w:val="00313036"/>
    <w:rsid w:val="003132C1"/>
    <w:rsid w:val="003137D6"/>
    <w:rsid w:val="0031380C"/>
    <w:rsid w:val="003140EB"/>
    <w:rsid w:val="00314567"/>
    <w:rsid w:val="00314704"/>
    <w:rsid w:val="00314B34"/>
    <w:rsid w:val="00315765"/>
    <w:rsid w:val="00315AAC"/>
    <w:rsid w:val="003160B0"/>
    <w:rsid w:val="003163E2"/>
    <w:rsid w:val="00316C52"/>
    <w:rsid w:val="003203ED"/>
    <w:rsid w:val="00321C79"/>
    <w:rsid w:val="00322210"/>
    <w:rsid w:val="00322AD4"/>
    <w:rsid w:val="00322B9A"/>
    <w:rsid w:val="003239DF"/>
    <w:rsid w:val="0032428F"/>
    <w:rsid w:val="003250CE"/>
    <w:rsid w:val="0032533D"/>
    <w:rsid w:val="003260FF"/>
    <w:rsid w:val="0032643C"/>
    <w:rsid w:val="0032652C"/>
    <w:rsid w:val="003265FF"/>
    <w:rsid w:val="00326E07"/>
    <w:rsid w:val="00327A0E"/>
    <w:rsid w:val="00327E32"/>
    <w:rsid w:val="003303FE"/>
    <w:rsid w:val="003308ED"/>
    <w:rsid w:val="00331DF7"/>
    <w:rsid w:val="0033272F"/>
    <w:rsid w:val="00335AD8"/>
    <w:rsid w:val="00335E61"/>
    <w:rsid w:val="00335F63"/>
    <w:rsid w:val="003366F7"/>
    <w:rsid w:val="00336D5E"/>
    <w:rsid w:val="00337185"/>
    <w:rsid w:val="00337B7C"/>
    <w:rsid w:val="0034159E"/>
    <w:rsid w:val="003422AA"/>
    <w:rsid w:val="00342880"/>
    <w:rsid w:val="0034291C"/>
    <w:rsid w:val="0034333B"/>
    <w:rsid w:val="00343886"/>
    <w:rsid w:val="00344516"/>
    <w:rsid w:val="0034487C"/>
    <w:rsid w:val="0034528D"/>
    <w:rsid w:val="00345F5A"/>
    <w:rsid w:val="00346E83"/>
    <w:rsid w:val="0034729B"/>
    <w:rsid w:val="0034730A"/>
    <w:rsid w:val="00347CE5"/>
    <w:rsid w:val="003503DC"/>
    <w:rsid w:val="00350B5C"/>
    <w:rsid w:val="00350D58"/>
    <w:rsid w:val="003520B4"/>
    <w:rsid w:val="00352287"/>
    <w:rsid w:val="003525D1"/>
    <w:rsid w:val="00353034"/>
    <w:rsid w:val="003534D1"/>
    <w:rsid w:val="0035359C"/>
    <w:rsid w:val="003538F8"/>
    <w:rsid w:val="00353C5A"/>
    <w:rsid w:val="00353F10"/>
    <w:rsid w:val="0035453D"/>
    <w:rsid w:val="003546CB"/>
    <w:rsid w:val="00355C12"/>
    <w:rsid w:val="003563F7"/>
    <w:rsid w:val="003569D4"/>
    <w:rsid w:val="00356AC9"/>
    <w:rsid w:val="00360D17"/>
    <w:rsid w:val="00360EC9"/>
    <w:rsid w:val="0036196B"/>
    <w:rsid w:val="00362699"/>
    <w:rsid w:val="003629C1"/>
    <w:rsid w:val="00362CAE"/>
    <w:rsid w:val="00362F69"/>
    <w:rsid w:val="00363127"/>
    <w:rsid w:val="00364274"/>
    <w:rsid w:val="00364356"/>
    <w:rsid w:val="003649A5"/>
    <w:rsid w:val="00364D6A"/>
    <w:rsid w:val="0036505F"/>
    <w:rsid w:val="0036538D"/>
    <w:rsid w:val="003658C9"/>
    <w:rsid w:val="00365ABE"/>
    <w:rsid w:val="00365C12"/>
    <w:rsid w:val="00365D8E"/>
    <w:rsid w:val="003665C3"/>
    <w:rsid w:val="00366BDB"/>
    <w:rsid w:val="00366C9F"/>
    <w:rsid w:val="00367378"/>
    <w:rsid w:val="0037014A"/>
    <w:rsid w:val="00370959"/>
    <w:rsid w:val="00370DC1"/>
    <w:rsid w:val="00370EF6"/>
    <w:rsid w:val="00371150"/>
    <w:rsid w:val="003721C9"/>
    <w:rsid w:val="00372FE4"/>
    <w:rsid w:val="00373CC6"/>
    <w:rsid w:val="00373E47"/>
    <w:rsid w:val="00374AAA"/>
    <w:rsid w:val="00374CC9"/>
    <w:rsid w:val="00375CBD"/>
    <w:rsid w:val="00375CCB"/>
    <w:rsid w:val="00375D0A"/>
    <w:rsid w:val="00375F5A"/>
    <w:rsid w:val="00376408"/>
    <w:rsid w:val="00376DA2"/>
    <w:rsid w:val="00377284"/>
    <w:rsid w:val="00380808"/>
    <w:rsid w:val="00380D4E"/>
    <w:rsid w:val="00381C5B"/>
    <w:rsid w:val="003823F5"/>
    <w:rsid w:val="0038296B"/>
    <w:rsid w:val="00382CB8"/>
    <w:rsid w:val="0038346E"/>
    <w:rsid w:val="00383FD1"/>
    <w:rsid w:val="00384358"/>
    <w:rsid w:val="00385168"/>
    <w:rsid w:val="0038544B"/>
    <w:rsid w:val="00386645"/>
    <w:rsid w:val="003867CE"/>
    <w:rsid w:val="00387711"/>
    <w:rsid w:val="00390616"/>
    <w:rsid w:val="00390C7E"/>
    <w:rsid w:val="00390E2A"/>
    <w:rsid w:val="00390E54"/>
    <w:rsid w:val="003910E3"/>
    <w:rsid w:val="00391569"/>
    <w:rsid w:val="00392391"/>
    <w:rsid w:val="0039266D"/>
    <w:rsid w:val="0039292F"/>
    <w:rsid w:val="00393DA5"/>
    <w:rsid w:val="00394742"/>
    <w:rsid w:val="0039540B"/>
    <w:rsid w:val="00395CB4"/>
    <w:rsid w:val="00396DE7"/>
    <w:rsid w:val="00397044"/>
    <w:rsid w:val="00397F9B"/>
    <w:rsid w:val="003A1802"/>
    <w:rsid w:val="003A237B"/>
    <w:rsid w:val="003A2938"/>
    <w:rsid w:val="003A2EED"/>
    <w:rsid w:val="003A2F92"/>
    <w:rsid w:val="003A36FB"/>
    <w:rsid w:val="003A4C1D"/>
    <w:rsid w:val="003A4C93"/>
    <w:rsid w:val="003A4CEC"/>
    <w:rsid w:val="003A5333"/>
    <w:rsid w:val="003A5665"/>
    <w:rsid w:val="003A7A38"/>
    <w:rsid w:val="003A7E3F"/>
    <w:rsid w:val="003B0036"/>
    <w:rsid w:val="003B04F9"/>
    <w:rsid w:val="003B0F0D"/>
    <w:rsid w:val="003B0F38"/>
    <w:rsid w:val="003B1828"/>
    <w:rsid w:val="003B1DDB"/>
    <w:rsid w:val="003B23AA"/>
    <w:rsid w:val="003B26EE"/>
    <w:rsid w:val="003B3018"/>
    <w:rsid w:val="003B31F3"/>
    <w:rsid w:val="003B457B"/>
    <w:rsid w:val="003B4EF3"/>
    <w:rsid w:val="003B51AD"/>
    <w:rsid w:val="003B539F"/>
    <w:rsid w:val="003B53F4"/>
    <w:rsid w:val="003B67D4"/>
    <w:rsid w:val="003B6845"/>
    <w:rsid w:val="003B758E"/>
    <w:rsid w:val="003C0734"/>
    <w:rsid w:val="003C09DC"/>
    <w:rsid w:val="003C1A52"/>
    <w:rsid w:val="003C1A61"/>
    <w:rsid w:val="003C1E1B"/>
    <w:rsid w:val="003C1E1D"/>
    <w:rsid w:val="003C244B"/>
    <w:rsid w:val="003C29EB"/>
    <w:rsid w:val="003C2DB4"/>
    <w:rsid w:val="003C3098"/>
    <w:rsid w:val="003C38AB"/>
    <w:rsid w:val="003C3CF1"/>
    <w:rsid w:val="003C3D95"/>
    <w:rsid w:val="003C4043"/>
    <w:rsid w:val="003C6998"/>
    <w:rsid w:val="003C7023"/>
    <w:rsid w:val="003C7370"/>
    <w:rsid w:val="003C7469"/>
    <w:rsid w:val="003C7542"/>
    <w:rsid w:val="003C7DA7"/>
    <w:rsid w:val="003C7F98"/>
    <w:rsid w:val="003D038B"/>
    <w:rsid w:val="003D1167"/>
    <w:rsid w:val="003D11BC"/>
    <w:rsid w:val="003D1870"/>
    <w:rsid w:val="003D208E"/>
    <w:rsid w:val="003D397D"/>
    <w:rsid w:val="003D4358"/>
    <w:rsid w:val="003D46FF"/>
    <w:rsid w:val="003D5A1E"/>
    <w:rsid w:val="003D5FF2"/>
    <w:rsid w:val="003D63C1"/>
    <w:rsid w:val="003D6B2E"/>
    <w:rsid w:val="003D6FA8"/>
    <w:rsid w:val="003D74BA"/>
    <w:rsid w:val="003D7888"/>
    <w:rsid w:val="003D78E4"/>
    <w:rsid w:val="003D7AA2"/>
    <w:rsid w:val="003D7B8D"/>
    <w:rsid w:val="003E02F5"/>
    <w:rsid w:val="003E12B2"/>
    <w:rsid w:val="003E1917"/>
    <w:rsid w:val="003E2710"/>
    <w:rsid w:val="003E28F6"/>
    <w:rsid w:val="003E3063"/>
    <w:rsid w:val="003E382E"/>
    <w:rsid w:val="003E3CB3"/>
    <w:rsid w:val="003E3FEE"/>
    <w:rsid w:val="003E4876"/>
    <w:rsid w:val="003E4A28"/>
    <w:rsid w:val="003E4F38"/>
    <w:rsid w:val="003E54EF"/>
    <w:rsid w:val="003E6BE6"/>
    <w:rsid w:val="003E6CFF"/>
    <w:rsid w:val="003E7C5B"/>
    <w:rsid w:val="003E7C6F"/>
    <w:rsid w:val="003E7DA7"/>
    <w:rsid w:val="003F0042"/>
    <w:rsid w:val="003F08E5"/>
    <w:rsid w:val="003F0A1B"/>
    <w:rsid w:val="003F0A90"/>
    <w:rsid w:val="003F0FAF"/>
    <w:rsid w:val="003F1B2A"/>
    <w:rsid w:val="003F266C"/>
    <w:rsid w:val="003F280E"/>
    <w:rsid w:val="003F2851"/>
    <w:rsid w:val="003F3AC7"/>
    <w:rsid w:val="003F4023"/>
    <w:rsid w:val="003F436D"/>
    <w:rsid w:val="003F5BCF"/>
    <w:rsid w:val="003F5BD8"/>
    <w:rsid w:val="003F6A07"/>
    <w:rsid w:val="003F6A2A"/>
    <w:rsid w:val="003F74F2"/>
    <w:rsid w:val="003F78A0"/>
    <w:rsid w:val="003F7CA5"/>
    <w:rsid w:val="00400361"/>
    <w:rsid w:val="00400442"/>
    <w:rsid w:val="004019F1"/>
    <w:rsid w:val="00402A3C"/>
    <w:rsid w:val="00403812"/>
    <w:rsid w:val="00403A08"/>
    <w:rsid w:val="00403E22"/>
    <w:rsid w:val="00404025"/>
    <w:rsid w:val="00404CB1"/>
    <w:rsid w:val="004051F3"/>
    <w:rsid w:val="004054B7"/>
    <w:rsid w:val="00405609"/>
    <w:rsid w:val="004058CD"/>
    <w:rsid w:val="004067B4"/>
    <w:rsid w:val="004071BE"/>
    <w:rsid w:val="00407BDB"/>
    <w:rsid w:val="00407D26"/>
    <w:rsid w:val="00407D76"/>
    <w:rsid w:val="00407EA4"/>
    <w:rsid w:val="0041021D"/>
    <w:rsid w:val="0041047D"/>
    <w:rsid w:val="00410948"/>
    <w:rsid w:val="00410F3D"/>
    <w:rsid w:val="004115A8"/>
    <w:rsid w:val="00411E76"/>
    <w:rsid w:val="00412293"/>
    <w:rsid w:val="00412D3A"/>
    <w:rsid w:val="00412DD8"/>
    <w:rsid w:val="004146B7"/>
    <w:rsid w:val="00414AC7"/>
    <w:rsid w:val="00415561"/>
    <w:rsid w:val="00415B62"/>
    <w:rsid w:val="00416782"/>
    <w:rsid w:val="00420853"/>
    <w:rsid w:val="00420EB5"/>
    <w:rsid w:val="00420F22"/>
    <w:rsid w:val="0042108A"/>
    <w:rsid w:val="00422264"/>
    <w:rsid w:val="0042238E"/>
    <w:rsid w:val="00422919"/>
    <w:rsid w:val="00422AB1"/>
    <w:rsid w:val="00423394"/>
    <w:rsid w:val="004239D7"/>
    <w:rsid w:val="00423D0B"/>
    <w:rsid w:val="00423D20"/>
    <w:rsid w:val="0042442C"/>
    <w:rsid w:val="004265CB"/>
    <w:rsid w:val="00426B28"/>
    <w:rsid w:val="00426C48"/>
    <w:rsid w:val="00427D25"/>
    <w:rsid w:val="004302C4"/>
    <w:rsid w:val="00430616"/>
    <w:rsid w:val="00431A02"/>
    <w:rsid w:val="00432E76"/>
    <w:rsid w:val="004339A7"/>
    <w:rsid w:val="00433B08"/>
    <w:rsid w:val="00433B42"/>
    <w:rsid w:val="00433D32"/>
    <w:rsid w:val="0043492D"/>
    <w:rsid w:val="00434A36"/>
    <w:rsid w:val="00435912"/>
    <w:rsid w:val="00435A7B"/>
    <w:rsid w:val="00435D23"/>
    <w:rsid w:val="00435D4B"/>
    <w:rsid w:val="004409C1"/>
    <w:rsid w:val="00440E6D"/>
    <w:rsid w:val="00441C85"/>
    <w:rsid w:val="00441F57"/>
    <w:rsid w:val="004424D7"/>
    <w:rsid w:val="00442B0D"/>
    <w:rsid w:val="0044384E"/>
    <w:rsid w:val="00443D96"/>
    <w:rsid w:val="004445E6"/>
    <w:rsid w:val="0044520C"/>
    <w:rsid w:val="004453AD"/>
    <w:rsid w:val="004453B1"/>
    <w:rsid w:val="0044612B"/>
    <w:rsid w:val="0044615B"/>
    <w:rsid w:val="00446583"/>
    <w:rsid w:val="00446AA0"/>
    <w:rsid w:val="00446CEB"/>
    <w:rsid w:val="004470B1"/>
    <w:rsid w:val="00447424"/>
    <w:rsid w:val="004479F8"/>
    <w:rsid w:val="00447C7C"/>
    <w:rsid w:val="00450AD8"/>
    <w:rsid w:val="0045171D"/>
    <w:rsid w:val="004517C4"/>
    <w:rsid w:val="004519D3"/>
    <w:rsid w:val="00451E6B"/>
    <w:rsid w:val="00451F34"/>
    <w:rsid w:val="00452334"/>
    <w:rsid w:val="004524E8"/>
    <w:rsid w:val="004524EE"/>
    <w:rsid w:val="00452C70"/>
    <w:rsid w:val="00453581"/>
    <w:rsid w:val="00453C33"/>
    <w:rsid w:val="00454024"/>
    <w:rsid w:val="004540EE"/>
    <w:rsid w:val="004543F9"/>
    <w:rsid w:val="00454CCA"/>
    <w:rsid w:val="00454E6D"/>
    <w:rsid w:val="004550CE"/>
    <w:rsid w:val="00456131"/>
    <w:rsid w:val="0045723D"/>
    <w:rsid w:val="0045782D"/>
    <w:rsid w:val="00460130"/>
    <w:rsid w:val="0046026A"/>
    <w:rsid w:val="00460751"/>
    <w:rsid w:val="00460B78"/>
    <w:rsid w:val="00460C69"/>
    <w:rsid w:val="00461500"/>
    <w:rsid w:val="0046167A"/>
    <w:rsid w:val="00462A2A"/>
    <w:rsid w:val="004635F7"/>
    <w:rsid w:val="00464425"/>
    <w:rsid w:val="00465628"/>
    <w:rsid w:val="004657FC"/>
    <w:rsid w:val="00466C46"/>
    <w:rsid w:val="00466FF6"/>
    <w:rsid w:val="0046733A"/>
    <w:rsid w:val="004674CE"/>
    <w:rsid w:val="00467696"/>
    <w:rsid w:val="00467C2C"/>
    <w:rsid w:val="00470C98"/>
    <w:rsid w:val="00470F00"/>
    <w:rsid w:val="0047120E"/>
    <w:rsid w:val="004713B4"/>
    <w:rsid w:val="00471484"/>
    <w:rsid w:val="00471560"/>
    <w:rsid w:val="00471C75"/>
    <w:rsid w:val="00471F8B"/>
    <w:rsid w:val="00472736"/>
    <w:rsid w:val="00472789"/>
    <w:rsid w:val="004731AC"/>
    <w:rsid w:val="00473DA5"/>
    <w:rsid w:val="00474DEA"/>
    <w:rsid w:val="00474FB6"/>
    <w:rsid w:val="00475194"/>
    <w:rsid w:val="004751FA"/>
    <w:rsid w:val="00475F66"/>
    <w:rsid w:val="0047610D"/>
    <w:rsid w:val="0047620C"/>
    <w:rsid w:val="00476DEB"/>
    <w:rsid w:val="00480859"/>
    <w:rsid w:val="00480D43"/>
    <w:rsid w:val="00480DAD"/>
    <w:rsid w:val="004819A4"/>
    <w:rsid w:val="00481EB9"/>
    <w:rsid w:val="0048207C"/>
    <w:rsid w:val="004824C6"/>
    <w:rsid w:val="004824EA"/>
    <w:rsid w:val="00482E4A"/>
    <w:rsid w:val="004832A9"/>
    <w:rsid w:val="004837A3"/>
    <w:rsid w:val="00484565"/>
    <w:rsid w:val="00484B1E"/>
    <w:rsid w:val="00484D05"/>
    <w:rsid w:val="00484F45"/>
    <w:rsid w:val="0048574E"/>
    <w:rsid w:val="00486A68"/>
    <w:rsid w:val="00487122"/>
    <w:rsid w:val="00490076"/>
    <w:rsid w:val="00490428"/>
    <w:rsid w:val="004908E0"/>
    <w:rsid w:val="00490C37"/>
    <w:rsid w:val="00490EC4"/>
    <w:rsid w:val="0049120A"/>
    <w:rsid w:val="004912CE"/>
    <w:rsid w:val="004913E5"/>
    <w:rsid w:val="00491B49"/>
    <w:rsid w:val="00492C25"/>
    <w:rsid w:val="00492D29"/>
    <w:rsid w:val="0049376B"/>
    <w:rsid w:val="00493AE2"/>
    <w:rsid w:val="00493F59"/>
    <w:rsid w:val="00493F61"/>
    <w:rsid w:val="00493F83"/>
    <w:rsid w:val="004942B1"/>
    <w:rsid w:val="00494A2C"/>
    <w:rsid w:val="00494D85"/>
    <w:rsid w:val="00494F04"/>
    <w:rsid w:val="004954F7"/>
    <w:rsid w:val="0049667D"/>
    <w:rsid w:val="0049685D"/>
    <w:rsid w:val="004969BF"/>
    <w:rsid w:val="00496BD5"/>
    <w:rsid w:val="004971B0"/>
    <w:rsid w:val="00497764"/>
    <w:rsid w:val="004978F6"/>
    <w:rsid w:val="004A02A0"/>
    <w:rsid w:val="004A03D5"/>
    <w:rsid w:val="004A050D"/>
    <w:rsid w:val="004A1D23"/>
    <w:rsid w:val="004A1FE2"/>
    <w:rsid w:val="004A225B"/>
    <w:rsid w:val="004A24EE"/>
    <w:rsid w:val="004A25A7"/>
    <w:rsid w:val="004A3E93"/>
    <w:rsid w:val="004A506C"/>
    <w:rsid w:val="004A50E1"/>
    <w:rsid w:val="004A535A"/>
    <w:rsid w:val="004A5E48"/>
    <w:rsid w:val="004A6206"/>
    <w:rsid w:val="004A6BCF"/>
    <w:rsid w:val="004A7C69"/>
    <w:rsid w:val="004B04DD"/>
    <w:rsid w:val="004B0B9D"/>
    <w:rsid w:val="004B0CC6"/>
    <w:rsid w:val="004B0E4E"/>
    <w:rsid w:val="004B102C"/>
    <w:rsid w:val="004B14EA"/>
    <w:rsid w:val="004B16A2"/>
    <w:rsid w:val="004B3A66"/>
    <w:rsid w:val="004B3DAB"/>
    <w:rsid w:val="004B3FBC"/>
    <w:rsid w:val="004B4A3D"/>
    <w:rsid w:val="004B4D67"/>
    <w:rsid w:val="004B5113"/>
    <w:rsid w:val="004B53BB"/>
    <w:rsid w:val="004B5C28"/>
    <w:rsid w:val="004B674E"/>
    <w:rsid w:val="004B6B6E"/>
    <w:rsid w:val="004B7A16"/>
    <w:rsid w:val="004C0176"/>
    <w:rsid w:val="004C0C84"/>
    <w:rsid w:val="004C11D9"/>
    <w:rsid w:val="004C22E0"/>
    <w:rsid w:val="004C3626"/>
    <w:rsid w:val="004C439A"/>
    <w:rsid w:val="004C497C"/>
    <w:rsid w:val="004C4B46"/>
    <w:rsid w:val="004C4EFB"/>
    <w:rsid w:val="004C590E"/>
    <w:rsid w:val="004C5AFF"/>
    <w:rsid w:val="004C6662"/>
    <w:rsid w:val="004C6B4D"/>
    <w:rsid w:val="004C6BE7"/>
    <w:rsid w:val="004C6F75"/>
    <w:rsid w:val="004C6F94"/>
    <w:rsid w:val="004C70AC"/>
    <w:rsid w:val="004C7758"/>
    <w:rsid w:val="004C7D86"/>
    <w:rsid w:val="004D0052"/>
    <w:rsid w:val="004D03DB"/>
    <w:rsid w:val="004D1D57"/>
    <w:rsid w:val="004D1DC8"/>
    <w:rsid w:val="004D27D5"/>
    <w:rsid w:val="004D2E1F"/>
    <w:rsid w:val="004D3911"/>
    <w:rsid w:val="004D3A09"/>
    <w:rsid w:val="004D3AD8"/>
    <w:rsid w:val="004D3D50"/>
    <w:rsid w:val="004D543E"/>
    <w:rsid w:val="004D56EF"/>
    <w:rsid w:val="004D5928"/>
    <w:rsid w:val="004D5E15"/>
    <w:rsid w:val="004D601C"/>
    <w:rsid w:val="004D7767"/>
    <w:rsid w:val="004D7D18"/>
    <w:rsid w:val="004D7FCA"/>
    <w:rsid w:val="004E0201"/>
    <w:rsid w:val="004E03C5"/>
    <w:rsid w:val="004E053C"/>
    <w:rsid w:val="004E0801"/>
    <w:rsid w:val="004E134A"/>
    <w:rsid w:val="004E1BFF"/>
    <w:rsid w:val="004E2BEA"/>
    <w:rsid w:val="004E2C73"/>
    <w:rsid w:val="004E2EF5"/>
    <w:rsid w:val="004E3E8E"/>
    <w:rsid w:val="004E400A"/>
    <w:rsid w:val="004E4B03"/>
    <w:rsid w:val="004E4F42"/>
    <w:rsid w:val="004E558E"/>
    <w:rsid w:val="004E6B6D"/>
    <w:rsid w:val="004E6F91"/>
    <w:rsid w:val="004E774F"/>
    <w:rsid w:val="004E7A53"/>
    <w:rsid w:val="004F0206"/>
    <w:rsid w:val="004F25D4"/>
    <w:rsid w:val="004F3A70"/>
    <w:rsid w:val="004F4B6F"/>
    <w:rsid w:val="004F4CC7"/>
    <w:rsid w:val="004F57AF"/>
    <w:rsid w:val="004F5EB4"/>
    <w:rsid w:val="004F64F3"/>
    <w:rsid w:val="004F6993"/>
    <w:rsid w:val="004F711B"/>
    <w:rsid w:val="00500566"/>
    <w:rsid w:val="005007C9"/>
    <w:rsid w:val="00500B06"/>
    <w:rsid w:val="0050108C"/>
    <w:rsid w:val="005014B2"/>
    <w:rsid w:val="00501690"/>
    <w:rsid w:val="00501869"/>
    <w:rsid w:val="00501B98"/>
    <w:rsid w:val="00502D39"/>
    <w:rsid w:val="0050321E"/>
    <w:rsid w:val="00503421"/>
    <w:rsid w:val="00504E77"/>
    <w:rsid w:val="00504FA3"/>
    <w:rsid w:val="00505219"/>
    <w:rsid w:val="00505D79"/>
    <w:rsid w:val="00506347"/>
    <w:rsid w:val="005064EF"/>
    <w:rsid w:val="005065B4"/>
    <w:rsid w:val="00506BFC"/>
    <w:rsid w:val="0050710B"/>
    <w:rsid w:val="005076A7"/>
    <w:rsid w:val="00507C1D"/>
    <w:rsid w:val="00510B70"/>
    <w:rsid w:val="005120E4"/>
    <w:rsid w:val="00512272"/>
    <w:rsid w:val="00512838"/>
    <w:rsid w:val="00512E42"/>
    <w:rsid w:val="00513A54"/>
    <w:rsid w:val="00513E3F"/>
    <w:rsid w:val="0051420B"/>
    <w:rsid w:val="00514261"/>
    <w:rsid w:val="005142FC"/>
    <w:rsid w:val="00514399"/>
    <w:rsid w:val="00514547"/>
    <w:rsid w:val="00514CAE"/>
    <w:rsid w:val="00515210"/>
    <w:rsid w:val="0051521F"/>
    <w:rsid w:val="005154E6"/>
    <w:rsid w:val="0051567B"/>
    <w:rsid w:val="005158A9"/>
    <w:rsid w:val="00515909"/>
    <w:rsid w:val="005159F3"/>
    <w:rsid w:val="00516368"/>
    <w:rsid w:val="00516D19"/>
    <w:rsid w:val="00516DFC"/>
    <w:rsid w:val="00516F89"/>
    <w:rsid w:val="005174A3"/>
    <w:rsid w:val="005200C7"/>
    <w:rsid w:val="005203F0"/>
    <w:rsid w:val="00520615"/>
    <w:rsid w:val="005209E2"/>
    <w:rsid w:val="00520A53"/>
    <w:rsid w:val="005228B4"/>
    <w:rsid w:val="00523D09"/>
    <w:rsid w:val="005246EF"/>
    <w:rsid w:val="005248E7"/>
    <w:rsid w:val="00525483"/>
    <w:rsid w:val="00525886"/>
    <w:rsid w:val="00525E33"/>
    <w:rsid w:val="00525FF9"/>
    <w:rsid w:val="0052706F"/>
    <w:rsid w:val="00527364"/>
    <w:rsid w:val="005300F2"/>
    <w:rsid w:val="00530ADA"/>
    <w:rsid w:val="00530F73"/>
    <w:rsid w:val="0053101F"/>
    <w:rsid w:val="00531A64"/>
    <w:rsid w:val="0053223D"/>
    <w:rsid w:val="00532906"/>
    <w:rsid w:val="005332BF"/>
    <w:rsid w:val="0053344C"/>
    <w:rsid w:val="00533B20"/>
    <w:rsid w:val="00533DA6"/>
    <w:rsid w:val="005342E0"/>
    <w:rsid w:val="00534C16"/>
    <w:rsid w:val="00534C3D"/>
    <w:rsid w:val="005353DE"/>
    <w:rsid w:val="00535F3B"/>
    <w:rsid w:val="0053626F"/>
    <w:rsid w:val="0053644A"/>
    <w:rsid w:val="00536947"/>
    <w:rsid w:val="00536FF7"/>
    <w:rsid w:val="005375F1"/>
    <w:rsid w:val="00537E58"/>
    <w:rsid w:val="005407B7"/>
    <w:rsid w:val="005409A5"/>
    <w:rsid w:val="00540AF9"/>
    <w:rsid w:val="00540BCB"/>
    <w:rsid w:val="005413E8"/>
    <w:rsid w:val="00541530"/>
    <w:rsid w:val="00541B16"/>
    <w:rsid w:val="00541C64"/>
    <w:rsid w:val="005426FA"/>
    <w:rsid w:val="005428C7"/>
    <w:rsid w:val="00542971"/>
    <w:rsid w:val="00543A27"/>
    <w:rsid w:val="00544C05"/>
    <w:rsid w:val="00544C30"/>
    <w:rsid w:val="00545272"/>
    <w:rsid w:val="005452F2"/>
    <w:rsid w:val="0054554E"/>
    <w:rsid w:val="0054683A"/>
    <w:rsid w:val="00547381"/>
    <w:rsid w:val="0054761F"/>
    <w:rsid w:val="00547C91"/>
    <w:rsid w:val="00547D71"/>
    <w:rsid w:val="00547E32"/>
    <w:rsid w:val="00550190"/>
    <w:rsid w:val="00550519"/>
    <w:rsid w:val="00550987"/>
    <w:rsid w:val="00550B5E"/>
    <w:rsid w:val="00550BA0"/>
    <w:rsid w:val="00552875"/>
    <w:rsid w:val="00552DDA"/>
    <w:rsid w:val="00553DCC"/>
    <w:rsid w:val="00553FCD"/>
    <w:rsid w:val="005544E8"/>
    <w:rsid w:val="0055471C"/>
    <w:rsid w:val="00555BBF"/>
    <w:rsid w:val="00555E01"/>
    <w:rsid w:val="00557625"/>
    <w:rsid w:val="00557E7B"/>
    <w:rsid w:val="005608A9"/>
    <w:rsid w:val="00560A11"/>
    <w:rsid w:val="00563648"/>
    <w:rsid w:val="00563EDE"/>
    <w:rsid w:val="00564DA8"/>
    <w:rsid w:val="005650EA"/>
    <w:rsid w:val="00566680"/>
    <w:rsid w:val="00566818"/>
    <w:rsid w:val="00567233"/>
    <w:rsid w:val="005676AB"/>
    <w:rsid w:val="0056778D"/>
    <w:rsid w:val="0056783C"/>
    <w:rsid w:val="00567EF2"/>
    <w:rsid w:val="005703EA"/>
    <w:rsid w:val="0057046B"/>
    <w:rsid w:val="00570C83"/>
    <w:rsid w:val="005710D2"/>
    <w:rsid w:val="005717F9"/>
    <w:rsid w:val="00571D1A"/>
    <w:rsid w:val="00571F24"/>
    <w:rsid w:val="00571FE5"/>
    <w:rsid w:val="00572028"/>
    <w:rsid w:val="005720E2"/>
    <w:rsid w:val="0057217C"/>
    <w:rsid w:val="00572DFD"/>
    <w:rsid w:val="00573343"/>
    <w:rsid w:val="005737D7"/>
    <w:rsid w:val="0057387B"/>
    <w:rsid w:val="00573A9A"/>
    <w:rsid w:val="00574097"/>
    <w:rsid w:val="005742DE"/>
    <w:rsid w:val="00574736"/>
    <w:rsid w:val="00574BDA"/>
    <w:rsid w:val="00574C4B"/>
    <w:rsid w:val="00576575"/>
    <w:rsid w:val="005772FB"/>
    <w:rsid w:val="005777EC"/>
    <w:rsid w:val="00580051"/>
    <w:rsid w:val="00580B34"/>
    <w:rsid w:val="00580B6A"/>
    <w:rsid w:val="00581968"/>
    <w:rsid w:val="00581C3A"/>
    <w:rsid w:val="0058228A"/>
    <w:rsid w:val="00582C28"/>
    <w:rsid w:val="00583167"/>
    <w:rsid w:val="0058380B"/>
    <w:rsid w:val="005838A4"/>
    <w:rsid w:val="0058391C"/>
    <w:rsid w:val="00583AEC"/>
    <w:rsid w:val="00583BB2"/>
    <w:rsid w:val="00583FE2"/>
    <w:rsid w:val="005850C1"/>
    <w:rsid w:val="005852F9"/>
    <w:rsid w:val="0058564C"/>
    <w:rsid w:val="0058588B"/>
    <w:rsid w:val="00586263"/>
    <w:rsid w:val="00586672"/>
    <w:rsid w:val="005867D8"/>
    <w:rsid w:val="00586DE6"/>
    <w:rsid w:val="00587204"/>
    <w:rsid w:val="00587685"/>
    <w:rsid w:val="0058783D"/>
    <w:rsid w:val="005878A8"/>
    <w:rsid w:val="005900C0"/>
    <w:rsid w:val="00590B18"/>
    <w:rsid w:val="00591AA5"/>
    <w:rsid w:val="00591B9B"/>
    <w:rsid w:val="0059343A"/>
    <w:rsid w:val="00593D06"/>
    <w:rsid w:val="00593EC5"/>
    <w:rsid w:val="005941F1"/>
    <w:rsid w:val="005944B1"/>
    <w:rsid w:val="00595EB4"/>
    <w:rsid w:val="00596939"/>
    <w:rsid w:val="00597249"/>
    <w:rsid w:val="005A048F"/>
    <w:rsid w:val="005A0B44"/>
    <w:rsid w:val="005A0EB0"/>
    <w:rsid w:val="005A0F30"/>
    <w:rsid w:val="005A146E"/>
    <w:rsid w:val="005A1538"/>
    <w:rsid w:val="005A1CF4"/>
    <w:rsid w:val="005A1D9A"/>
    <w:rsid w:val="005A1F58"/>
    <w:rsid w:val="005A2FC4"/>
    <w:rsid w:val="005A3490"/>
    <w:rsid w:val="005A3610"/>
    <w:rsid w:val="005A36E9"/>
    <w:rsid w:val="005A3814"/>
    <w:rsid w:val="005A3A6B"/>
    <w:rsid w:val="005A3AFB"/>
    <w:rsid w:val="005A4028"/>
    <w:rsid w:val="005A40DF"/>
    <w:rsid w:val="005A43C7"/>
    <w:rsid w:val="005A43D0"/>
    <w:rsid w:val="005A4CF8"/>
    <w:rsid w:val="005A5E5F"/>
    <w:rsid w:val="005A606E"/>
    <w:rsid w:val="005A6085"/>
    <w:rsid w:val="005A645D"/>
    <w:rsid w:val="005A6DB0"/>
    <w:rsid w:val="005A75A2"/>
    <w:rsid w:val="005A7EDB"/>
    <w:rsid w:val="005B00CB"/>
    <w:rsid w:val="005B0694"/>
    <w:rsid w:val="005B06B9"/>
    <w:rsid w:val="005B120D"/>
    <w:rsid w:val="005B1C9F"/>
    <w:rsid w:val="005B248B"/>
    <w:rsid w:val="005B25E2"/>
    <w:rsid w:val="005B32DB"/>
    <w:rsid w:val="005B3F27"/>
    <w:rsid w:val="005B412B"/>
    <w:rsid w:val="005B4294"/>
    <w:rsid w:val="005B42FC"/>
    <w:rsid w:val="005B4601"/>
    <w:rsid w:val="005B46B4"/>
    <w:rsid w:val="005B5425"/>
    <w:rsid w:val="005B7294"/>
    <w:rsid w:val="005B7355"/>
    <w:rsid w:val="005B74A7"/>
    <w:rsid w:val="005C02AD"/>
    <w:rsid w:val="005C079F"/>
    <w:rsid w:val="005C09D1"/>
    <w:rsid w:val="005C0C31"/>
    <w:rsid w:val="005C1743"/>
    <w:rsid w:val="005C17F7"/>
    <w:rsid w:val="005C1B78"/>
    <w:rsid w:val="005C240E"/>
    <w:rsid w:val="005C2E8F"/>
    <w:rsid w:val="005C4A5F"/>
    <w:rsid w:val="005C50E6"/>
    <w:rsid w:val="005C5285"/>
    <w:rsid w:val="005C6596"/>
    <w:rsid w:val="005C6A44"/>
    <w:rsid w:val="005C7F14"/>
    <w:rsid w:val="005C7F1C"/>
    <w:rsid w:val="005D0035"/>
    <w:rsid w:val="005D0737"/>
    <w:rsid w:val="005D0E36"/>
    <w:rsid w:val="005D2182"/>
    <w:rsid w:val="005D2B2C"/>
    <w:rsid w:val="005D2B85"/>
    <w:rsid w:val="005D3183"/>
    <w:rsid w:val="005D3811"/>
    <w:rsid w:val="005D3981"/>
    <w:rsid w:val="005D3A4B"/>
    <w:rsid w:val="005D4348"/>
    <w:rsid w:val="005D494E"/>
    <w:rsid w:val="005D4AC9"/>
    <w:rsid w:val="005D4F00"/>
    <w:rsid w:val="005D51B3"/>
    <w:rsid w:val="005D52C2"/>
    <w:rsid w:val="005D724E"/>
    <w:rsid w:val="005D7837"/>
    <w:rsid w:val="005E0263"/>
    <w:rsid w:val="005E0A68"/>
    <w:rsid w:val="005E141F"/>
    <w:rsid w:val="005E1A78"/>
    <w:rsid w:val="005E2697"/>
    <w:rsid w:val="005E2BA7"/>
    <w:rsid w:val="005E35BB"/>
    <w:rsid w:val="005E3EEF"/>
    <w:rsid w:val="005E406C"/>
    <w:rsid w:val="005E46FB"/>
    <w:rsid w:val="005E4E5C"/>
    <w:rsid w:val="005E4F70"/>
    <w:rsid w:val="005E5626"/>
    <w:rsid w:val="005E59D6"/>
    <w:rsid w:val="005E5D18"/>
    <w:rsid w:val="005E5E54"/>
    <w:rsid w:val="005E66AD"/>
    <w:rsid w:val="005E732F"/>
    <w:rsid w:val="005E760A"/>
    <w:rsid w:val="005E7712"/>
    <w:rsid w:val="005E7B46"/>
    <w:rsid w:val="005F06DA"/>
    <w:rsid w:val="005F080A"/>
    <w:rsid w:val="005F080F"/>
    <w:rsid w:val="005F11A8"/>
    <w:rsid w:val="005F155D"/>
    <w:rsid w:val="005F1CC6"/>
    <w:rsid w:val="005F2612"/>
    <w:rsid w:val="005F267E"/>
    <w:rsid w:val="005F423A"/>
    <w:rsid w:val="005F424B"/>
    <w:rsid w:val="005F58A9"/>
    <w:rsid w:val="005F619D"/>
    <w:rsid w:val="005F678B"/>
    <w:rsid w:val="005F6882"/>
    <w:rsid w:val="005F6F05"/>
    <w:rsid w:val="005F75C2"/>
    <w:rsid w:val="006014B3"/>
    <w:rsid w:val="00601A0B"/>
    <w:rsid w:val="00602454"/>
    <w:rsid w:val="006039CB"/>
    <w:rsid w:val="00604250"/>
    <w:rsid w:val="006048FB"/>
    <w:rsid w:val="00605CBF"/>
    <w:rsid w:val="006067B1"/>
    <w:rsid w:val="006069E2"/>
    <w:rsid w:val="00607E06"/>
    <w:rsid w:val="00607F0D"/>
    <w:rsid w:val="00607F98"/>
    <w:rsid w:val="00610752"/>
    <w:rsid w:val="0061127D"/>
    <w:rsid w:val="006115B2"/>
    <w:rsid w:val="00611897"/>
    <w:rsid w:val="006119D2"/>
    <w:rsid w:val="00611F2F"/>
    <w:rsid w:val="00612322"/>
    <w:rsid w:val="006125BF"/>
    <w:rsid w:val="00613661"/>
    <w:rsid w:val="00613B31"/>
    <w:rsid w:val="006145FD"/>
    <w:rsid w:val="00614C58"/>
    <w:rsid w:val="00614C83"/>
    <w:rsid w:val="00614CA7"/>
    <w:rsid w:val="006151BB"/>
    <w:rsid w:val="00615EA6"/>
    <w:rsid w:val="0061610D"/>
    <w:rsid w:val="0061678B"/>
    <w:rsid w:val="00616A36"/>
    <w:rsid w:val="00616CDE"/>
    <w:rsid w:val="00616F33"/>
    <w:rsid w:val="00617B31"/>
    <w:rsid w:val="00617BFF"/>
    <w:rsid w:val="006209EB"/>
    <w:rsid w:val="00620D84"/>
    <w:rsid w:val="00620E35"/>
    <w:rsid w:val="0062155C"/>
    <w:rsid w:val="0062222A"/>
    <w:rsid w:val="006223E5"/>
    <w:rsid w:val="00622AA7"/>
    <w:rsid w:val="00622B33"/>
    <w:rsid w:val="00622DE2"/>
    <w:rsid w:val="00623151"/>
    <w:rsid w:val="0062346E"/>
    <w:rsid w:val="00623584"/>
    <w:rsid w:val="006244AA"/>
    <w:rsid w:val="0062573B"/>
    <w:rsid w:val="00625839"/>
    <w:rsid w:val="00625849"/>
    <w:rsid w:val="006259CB"/>
    <w:rsid w:val="00625FF3"/>
    <w:rsid w:val="00626688"/>
    <w:rsid w:val="00626CDB"/>
    <w:rsid w:val="00626DF9"/>
    <w:rsid w:val="006276E8"/>
    <w:rsid w:val="006304B1"/>
    <w:rsid w:val="00630AD6"/>
    <w:rsid w:val="00630B71"/>
    <w:rsid w:val="0063145C"/>
    <w:rsid w:val="00631CB6"/>
    <w:rsid w:val="0063242E"/>
    <w:rsid w:val="0063250A"/>
    <w:rsid w:val="00632546"/>
    <w:rsid w:val="00632DD2"/>
    <w:rsid w:val="0063318F"/>
    <w:rsid w:val="00633431"/>
    <w:rsid w:val="00633745"/>
    <w:rsid w:val="00633998"/>
    <w:rsid w:val="00633FC0"/>
    <w:rsid w:val="00634AD7"/>
    <w:rsid w:val="00634EAA"/>
    <w:rsid w:val="006357F7"/>
    <w:rsid w:val="00635ACD"/>
    <w:rsid w:val="00635B93"/>
    <w:rsid w:val="00635C8F"/>
    <w:rsid w:val="00635D34"/>
    <w:rsid w:val="006372D3"/>
    <w:rsid w:val="0063744E"/>
    <w:rsid w:val="0063783C"/>
    <w:rsid w:val="00637D5A"/>
    <w:rsid w:val="00637D68"/>
    <w:rsid w:val="00637FB2"/>
    <w:rsid w:val="0064067E"/>
    <w:rsid w:val="00640B7E"/>
    <w:rsid w:val="006412A2"/>
    <w:rsid w:val="00641553"/>
    <w:rsid w:val="00641722"/>
    <w:rsid w:val="00641F11"/>
    <w:rsid w:val="0064242B"/>
    <w:rsid w:val="006427C3"/>
    <w:rsid w:val="00642D96"/>
    <w:rsid w:val="0064355C"/>
    <w:rsid w:val="006435D0"/>
    <w:rsid w:val="006448C5"/>
    <w:rsid w:val="00644BA9"/>
    <w:rsid w:val="00644C28"/>
    <w:rsid w:val="0064599A"/>
    <w:rsid w:val="00645F79"/>
    <w:rsid w:val="006468FA"/>
    <w:rsid w:val="00646C2F"/>
    <w:rsid w:val="006476BD"/>
    <w:rsid w:val="00647716"/>
    <w:rsid w:val="00647E75"/>
    <w:rsid w:val="0065130D"/>
    <w:rsid w:val="00651365"/>
    <w:rsid w:val="00651B71"/>
    <w:rsid w:val="00653E8C"/>
    <w:rsid w:val="006541E4"/>
    <w:rsid w:val="00654A98"/>
    <w:rsid w:val="006555EB"/>
    <w:rsid w:val="00655661"/>
    <w:rsid w:val="00655BBD"/>
    <w:rsid w:val="00655F4E"/>
    <w:rsid w:val="006604C7"/>
    <w:rsid w:val="00660E5A"/>
    <w:rsid w:val="00660FA8"/>
    <w:rsid w:val="00661712"/>
    <w:rsid w:val="00661BEC"/>
    <w:rsid w:val="006621BF"/>
    <w:rsid w:val="0066236B"/>
    <w:rsid w:val="006630C6"/>
    <w:rsid w:val="00663C3B"/>
    <w:rsid w:val="00663EA4"/>
    <w:rsid w:val="0066422D"/>
    <w:rsid w:val="006652C1"/>
    <w:rsid w:val="00665BF5"/>
    <w:rsid w:val="00665E4F"/>
    <w:rsid w:val="00666134"/>
    <w:rsid w:val="006662AC"/>
    <w:rsid w:val="00667ABE"/>
    <w:rsid w:val="00667BD3"/>
    <w:rsid w:val="00670430"/>
    <w:rsid w:val="006708C5"/>
    <w:rsid w:val="00670EAB"/>
    <w:rsid w:val="00671D76"/>
    <w:rsid w:val="006723E7"/>
    <w:rsid w:val="00672AC4"/>
    <w:rsid w:val="00673010"/>
    <w:rsid w:val="0067308F"/>
    <w:rsid w:val="00675F39"/>
    <w:rsid w:val="0067602E"/>
    <w:rsid w:val="0067604C"/>
    <w:rsid w:val="00677AB6"/>
    <w:rsid w:val="0068081D"/>
    <w:rsid w:val="00681096"/>
    <w:rsid w:val="00681113"/>
    <w:rsid w:val="00681197"/>
    <w:rsid w:val="006816F6"/>
    <w:rsid w:val="0068188E"/>
    <w:rsid w:val="00682435"/>
    <w:rsid w:val="00682480"/>
    <w:rsid w:val="0068257B"/>
    <w:rsid w:val="00682BD6"/>
    <w:rsid w:val="006832F2"/>
    <w:rsid w:val="00683ED0"/>
    <w:rsid w:val="00684682"/>
    <w:rsid w:val="0068486C"/>
    <w:rsid w:val="00684B93"/>
    <w:rsid w:val="00684F73"/>
    <w:rsid w:val="00684FB6"/>
    <w:rsid w:val="006857E4"/>
    <w:rsid w:val="00685A18"/>
    <w:rsid w:val="00685A20"/>
    <w:rsid w:val="006868AF"/>
    <w:rsid w:val="00687439"/>
    <w:rsid w:val="00687CD4"/>
    <w:rsid w:val="00690087"/>
    <w:rsid w:val="006903B1"/>
    <w:rsid w:val="0069081E"/>
    <w:rsid w:val="00690971"/>
    <w:rsid w:val="00690B11"/>
    <w:rsid w:val="00690B65"/>
    <w:rsid w:val="0069169A"/>
    <w:rsid w:val="00691C2C"/>
    <w:rsid w:val="00692081"/>
    <w:rsid w:val="006938A1"/>
    <w:rsid w:val="006945CC"/>
    <w:rsid w:val="00694D5E"/>
    <w:rsid w:val="0069609E"/>
    <w:rsid w:val="006960E4"/>
    <w:rsid w:val="00696933"/>
    <w:rsid w:val="0069708B"/>
    <w:rsid w:val="006974D5"/>
    <w:rsid w:val="006A04EB"/>
    <w:rsid w:val="006A0FD7"/>
    <w:rsid w:val="006A122F"/>
    <w:rsid w:val="006A14BE"/>
    <w:rsid w:val="006A1EE2"/>
    <w:rsid w:val="006A2062"/>
    <w:rsid w:val="006A22C4"/>
    <w:rsid w:val="006A22F2"/>
    <w:rsid w:val="006A2967"/>
    <w:rsid w:val="006A3235"/>
    <w:rsid w:val="006A4AD5"/>
    <w:rsid w:val="006A4B61"/>
    <w:rsid w:val="006A4CA5"/>
    <w:rsid w:val="006A4E44"/>
    <w:rsid w:val="006A555B"/>
    <w:rsid w:val="006A59FB"/>
    <w:rsid w:val="006A7419"/>
    <w:rsid w:val="006A7755"/>
    <w:rsid w:val="006B071B"/>
    <w:rsid w:val="006B0CEF"/>
    <w:rsid w:val="006B1238"/>
    <w:rsid w:val="006B156B"/>
    <w:rsid w:val="006B15F1"/>
    <w:rsid w:val="006B1C97"/>
    <w:rsid w:val="006B29F9"/>
    <w:rsid w:val="006B2A36"/>
    <w:rsid w:val="006B424E"/>
    <w:rsid w:val="006B47E1"/>
    <w:rsid w:val="006B4BE0"/>
    <w:rsid w:val="006B4EAF"/>
    <w:rsid w:val="006B6683"/>
    <w:rsid w:val="006B6DD3"/>
    <w:rsid w:val="006C0418"/>
    <w:rsid w:val="006C0620"/>
    <w:rsid w:val="006C20F2"/>
    <w:rsid w:val="006C25BD"/>
    <w:rsid w:val="006C34EB"/>
    <w:rsid w:val="006C3F22"/>
    <w:rsid w:val="006C428E"/>
    <w:rsid w:val="006C4E32"/>
    <w:rsid w:val="006C4F5B"/>
    <w:rsid w:val="006C5FBF"/>
    <w:rsid w:val="006D0A54"/>
    <w:rsid w:val="006D0F08"/>
    <w:rsid w:val="006D0F32"/>
    <w:rsid w:val="006D25D5"/>
    <w:rsid w:val="006D2B2E"/>
    <w:rsid w:val="006D3807"/>
    <w:rsid w:val="006D385D"/>
    <w:rsid w:val="006D4418"/>
    <w:rsid w:val="006D489E"/>
    <w:rsid w:val="006D4A61"/>
    <w:rsid w:val="006D4C2C"/>
    <w:rsid w:val="006D502E"/>
    <w:rsid w:val="006D65AB"/>
    <w:rsid w:val="006D7321"/>
    <w:rsid w:val="006D74CE"/>
    <w:rsid w:val="006D7882"/>
    <w:rsid w:val="006E030C"/>
    <w:rsid w:val="006E0A7C"/>
    <w:rsid w:val="006E0E3F"/>
    <w:rsid w:val="006E1E16"/>
    <w:rsid w:val="006E280F"/>
    <w:rsid w:val="006E2B29"/>
    <w:rsid w:val="006E2DFC"/>
    <w:rsid w:val="006E3EDF"/>
    <w:rsid w:val="006E400F"/>
    <w:rsid w:val="006E416F"/>
    <w:rsid w:val="006E4245"/>
    <w:rsid w:val="006E4361"/>
    <w:rsid w:val="006E47FE"/>
    <w:rsid w:val="006E4F5E"/>
    <w:rsid w:val="006E5AD6"/>
    <w:rsid w:val="006E656F"/>
    <w:rsid w:val="006E67C9"/>
    <w:rsid w:val="006E6E3B"/>
    <w:rsid w:val="006E79F2"/>
    <w:rsid w:val="006E7DDD"/>
    <w:rsid w:val="006F0F53"/>
    <w:rsid w:val="006F2BF0"/>
    <w:rsid w:val="006F3686"/>
    <w:rsid w:val="006F3BFD"/>
    <w:rsid w:val="006F4F02"/>
    <w:rsid w:val="006F544D"/>
    <w:rsid w:val="006F558A"/>
    <w:rsid w:val="006F63AA"/>
    <w:rsid w:val="006F66D0"/>
    <w:rsid w:val="006F7C0F"/>
    <w:rsid w:val="006F7F25"/>
    <w:rsid w:val="007006BE"/>
    <w:rsid w:val="00700F4A"/>
    <w:rsid w:val="007015C5"/>
    <w:rsid w:val="00701A3A"/>
    <w:rsid w:val="00702053"/>
    <w:rsid w:val="007029A4"/>
    <w:rsid w:val="007034A6"/>
    <w:rsid w:val="007036ED"/>
    <w:rsid w:val="007058D0"/>
    <w:rsid w:val="00705E38"/>
    <w:rsid w:val="00706088"/>
    <w:rsid w:val="0070644A"/>
    <w:rsid w:val="00706489"/>
    <w:rsid w:val="00706666"/>
    <w:rsid w:val="00706E89"/>
    <w:rsid w:val="007072EF"/>
    <w:rsid w:val="00707C46"/>
    <w:rsid w:val="00710A2D"/>
    <w:rsid w:val="00711005"/>
    <w:rsid w:val="007113F3"/>
    <w:rsid w:val="00712079"/>
    <w:rsid w:val="00712739"/>
    <w:rsid w:val="00712A14"/>
    <w:rsid w:val="0071305A"/>
    <w:rsid w:val="00713CEE"/>
    <w:rsid w:val="00713F59"/>
    <w:rsid w:val="00714868"/>
    <w:rsid w:val="00714C30"/>
    <w:rsid w:val="00714FB6"/>
    <w:rsid w:val="0071686A"/>
    <w:rsid w:val="00716F04"/>
    <w:rsid w:val="007174A9"/>
    <w:rsid w:val="0071774F"/>
    <w:rsid w:val="00717EC3"/>
    <w:rsid w:val="00720CCE"/>
    <w:rsid w:val="00720E2B"/>
    <w:rsid w:val="0072124D"/>
    <w:rsid w:val="007216AC"/>
    <w:rsid w:val="00721A5D"/>
    <w:rsid w:val="007227C8"/>
    <w:rsid w:val="00724171"/>
    <w:rsid w:val="00724C1C"/>
    <w:rsid w:val="00724EFB"/>
    <w:rsid w:val="00725AE6"/>
    <w:rsid w:val="00726417"/>
    <w:rsid w:val="00727FD6"/>
    <w:rsid w:val="00730036"/>
    <w:rsid w:val="00730059"/>
    <w:rsid w:val="007304D5"/>
    <w:rsid w:val="007321B3"/>
    <w:rsid w:val="0073398C"/>
    <w:rsid w:val="00733B11"/>
    <w:rsid w:val="00733BAE"/>
    <w:rsid w:val="00733D69"/>
    <w:rsid w:val="007349BB"/>
    <w:rsid w:val="00734BE4"/>
    <w:rsid w:val="00734EE4"/>
    <w:rsid w:val="00736BE9"/>
    <w:rsid w:val="00736ED1"/>
    <w:rsid w:val="00737258"/>
    <w:rsid w:val="007372D8"/>
    <w:rsid w:val="00737D8B"/>
    <w:rsid w:val="00740044"/>
    <w:rsid w:val="0074141C"/>
    <w:rsid w:val="00741A47"/>
    <w:rsid w:val="00741D09"/>
    <w:rsid w:val="00741D7C"/>
    <w:rsid w:val="0074252E"/>
    <w:rsid w:val="00742582"/>
    <w:rsid w:val="0074359F"/>
    <w:rsid w:val="00743658"/>
    <w:rsid w:val="00743732"/>
    <w:rsid w:val="00744164"/>
    <w:rsid w:val="00744410"/>
    <w:rsid w:val="007463ED"/>
    <w:rsid w:val="00746D69"/>
    <w:rsid w:val="00747038"/>
    <w:rsid w:val="00747B65"/>
    <w:rsid w:val="007509BD"/>
    <w:rsid w:val="00750A79"/>
    <w:rsid w:val="00750AEE"/>
    <w:rsid w:val="00751339"/>
    <w:rsid w:val="007514F8"/>
    <w:rsid w:val="007516C1"/>
    <w:rsid w:val="00751822"/>
    <w:rsid w:val="007521D7"/>
    <w:rsid w:val="00752210"/>
    <w:rsid w:val="00752577"/>
    <w:rsid w:val="00752A69"/>
    <w:rsid w:val="00752FC9"/>
    <w:rsid w:val="00752FD6"/>
    <w:rsid w:val="00753113"/>
    <w:rsid w:val="00754189"/>
    <w:rsid w:val="00754482"/>
    <w:rsid w:val="0075496F"/>
    <w:rsid w:val="00754F32"/>
    <w:rsid w:val="00755B93"/>
    <w:rsid w:val="00755EC7"/>
    <w:rsid w:val="00756023"/>
    <w:rsid w:val="007564A3"/>
    <w:rsid w:val="00756E4E"/>
    <w:rsid w:val="00756E7E"/>
    <w:rsid w:val="00756FBE"/>
    <w:rsid w:val="00757171"/>
    <w:rsid w:val="00757809"/>
    <w:rsid w:val="0075792C"/>
    <w:rsid w:val="00757995"/>
    <w:rsid w:val="00757FCA"/>
    <w:rsid w:val="00760936"/>
    <w:rsid w:val="00760B5D"/>
    <w:rsid w:val="00762907"/>
    <w:rsid w:val="00762B6E"/>
    <w:rsid w:val="0076386D"/>
    <w:rsid w:val="00763B41"/>
    <w:rsid w:val="00764157"/>
    <w:rsid w:val="0076423F"/>
    <w:rsid w:val="0076458E"/>
    <w:rsid w:val="00765127"/>
    <w:rsid w:val="00766760"/>
    <w:rsid w:val="0076709E"/>
    <w:rsid w:val="00767A3C"/>
    <w:rsid w:val="00767C19"/>
    <w:rsid w:val="00770311"/>
    <w:rsid w:val="00770323"/>
    <w:rsid w:val="007704EC"/>
    <w:rsid w:val="007709E3"/>
    <w:rsid w:val="00771206"/>
    <w:rsid w:val="00771989"/>
    <w:rsid w:val="00771B08"/>
    <w:rsid w:val="0077202C"/>
    <w:rsid w:val="007723B2"/>
    <w:rsid w:val="00772C91"/>
    <w:rsid w:val="00772DC0"/>
    <w:rsid w:val="007734EE"/>
    <w:rsid w:val="007739F5"/>
    <w:rsid w:val="007742BD"/>
    <w:rsid w:val="00774C5D"/>
    <w:rsid w:val="007756F9"/>
    <w:rsid w:val="00776881"/>
    <w:rsid w:val="00776926"/>
    <w:rsid w:val="0077799D"/>
    <w:rsid w:val="00780AEF"/>
    <w:rsid w:val="007819AA"/>
    <w:rsid w:val="007825A8"/>
    <w:rsid w:val="007833E6"/>
    <w:rsid w:val="0078376A"/>
    <w:rsid w:val="007839CD"/>
    <w:rsid w:val="0078414F"/>
    <w:rsid w:val="00784A44"/>
    <w:rsid w:val="00784F62"/>
    <w:rsid w:val="00785160"/>
    <w:rsid w:val="007854BA"/>
    <w:rsid w:val="0078592B"/>
    <w:rsid w:val="00785F3C"/>
    <w:rsid w:val="00786187"/>
    <w:rsid w:val="007863D4"/>
    <w:rsid w:val="0078658D"/>
    <w:rsid w:val="00787B6D"/>
    <w:rsid w:val="00787B98"/>
    <w:rsid w:val="00787C47"/>
    <w:rsid w:val="00787FAF"/>
    <w:rsid w:val="00790694"/>
    <w:rsid w:val="00791D0C"/>
    <w:rsid w:val="0079276B"/>
    <w:rsid w:val="00792EF5"/>
    <w:rsid w:val="00793F91"/>
    <w:rsid w:val="007946E7"/>
    <w:rsid w:val="0079472B"/>
    <w:rsid w:val="0079660D"/>
    <w:rsid w:val="00796637"/>
    <w:rsid w:val="00796E90"/>
    <w:rsid w:val="00797545"/>
    <w:rsid w:val="007A0666"/>
    <w:rsid w:val="007A14C8"/>
    <w:rsid w:val="007A1FE0"/>
    <w:rsid w:val="007A1FF5"/>
    <w:rsid w:val="007A2716"/>
    <w:rsid w:val="007A274F"/>
    <w:rsid w:val="007A2B9D"/>
    <w:rsid w:val="007A3E54"/>
    <w:rsid w:val="007A443F"/>
    <w:rsid w:val="007A4E31"/>
    <w:rsid w:val="007A5623"/>
    <w:rsid w:val="007A633B"/>
    <w:rsid w:val="007A7409"/>
    <w:rsid w:val="007A7456"/>
    <w:rsid w:val="007A7554"/>
    <w:rsid w:val="007A7623"/>
    <w:rsid w:val="007B09D4"/>
    <w:rsid w:val="007B0AD0"/>
    <w:rsid w:val="007B152B"/>
    <w:rsid w:val="007B1951"/>
    <w:rsid w:val="007B1AB1"/>
    <w:rsid w:val="007B1ADF"/>
    <w:rsid w:val="007B2181"/>
    <w:rsid w:val="007B288A"/>
    <w:rsid w:val="007B2CBF"/>
    <w:rsid w:val="007B2E9A"/>
    <w:rsid w:val="007B3052"/>
    <w:rsid w:val="007B375B"/>
    <w:rsid w:val="007B4A4A"/>
    <w:rsid w:val="007B4DB8"/>
    <w:rsid w:val="007B5569"/>
    <w:rsid w:val="007B57A2"/>
    <w:rsid w:val="007B62D2"/>
    <w:rsid w:val="007B64DD"/>
    <w:rsid w:val="007B69D5"/>
    <w:rsid w:val="007B6D3A"/>
    <w:rsid w:val="007B6DFB"/>
    <w:rsid w:val="007B71F7"/>
    <w:rsid w:val="007B7606"/>
    <w:rsid w:val="007B7647"/>
    <w:rsid w:val="007B77C7"/>
    <w:rsid w:val="007B7E08"/>
    <w:rsid w:val="007C03C0"/>
    <w:rsid w:val="007C0F47"/>
    <w:rsid w:val="007C12D9"/>
    <w:rsid w:val="007C1AAC"/>
    <w:rsid w:val="007C20FC"/>
    <w:rsid w:val="007C2110"/>
    <w:rsid w:val="007C2178"/>
    <w:rsid w:val="007C2361"/>
    <w:rsid w:val="007C282F"/>
    <w:rsid w:val="007C29A0"/>
    <w:rsid w:val="007C2EB6"/>
    <w:rsid w:val="007C406E"/>
    <w:rsid w:val="007C42FF"/>
    <w:rsid w:val="007C4E50"/>
    <w:rsid w:val="007C5240"/>
    <w:rsid w:val="007C5B38"/>
    <w:rsid w:val="007C6FCF"/>
    <w:rsid w:val="007C76FC"/>
    <w:rsid w:val="007D184D"/>
    <w:rsid w:val="007D2E66"/>
    <w:rsid w:val="007D2FF6"/>
    <w:rsid w:val="007D3111"/>
    <w:rsid w:val="007D34E5"/>
    <w:rsid w:val="007D377C"/>
    <w:rsid w:val="007D49E0"/>
    <w:rsid w:val="007D4D28"/>
    <w:rsid w:val="007D54F7"/>
    <w:rsid w:val="007D553B"/>
    <w:rsid w:val="007D567C"/>
    <w:rsid w:val="007D5734"/>
    <w:rsid w:val="007D5896"/>
    <w:rsid w:val="007D5F19"/>
    <w:rsid w:val="007D70B3"/>
    <w:rsid w:val="007D7532"/>
    <w:rsid w:val="007E0234"/>
    <w:rsid w:val="007E048E"/>
    <w:rsid w:val="007E0BCD"/>
    <w:rsid w:val="007E1FD2"/>
    <w:rsid w:val="007E225F"/>
    <w:rsid w:val="007E2B89"/>
    <w:rsid w:val="007E2B95"/>
    <w:rsid w:val="007E3921"/>
    <w:rsid w:val="007E394C"/>
    <w:rsid w:val="007E3C13"/>
    <w:rsid w:val="007E3F7B"/>
    <w:rsid w:val="007E4050"/>
    <w:rsid w:val="007E420D"/>
    <w:rsid w:val="007E432E"/>
    <w:rsid w:val="007E53C6"/>
    <w:rsid w:val="007E608D"/>
    <w:rsid w:val="007E6566"/>
    <w:rsid w:val="007E77C8"/>
    <w:rsid w:val="007F069D"/>
    <w:rsid w:val="007F1621"/>
    <w:rsid w:val="007F2A76"/>
    <w:rsid w:val="007F2B88"/>
    <w:rsid w:val="007F353A"/>
    <w:rsid w:val="007F3C16"/>
    <w:rsid w:val="007F4125"/>
    <w:rsid w:val="007F43BD"/>
    <w:rsid w:val="007F49B2"/>
    <w:rsid w:val="007F4C87"/>
    <w:rsid w:val="007F4E65"/>
    <w:rsid w:val="007F4F01"/>
    <w:rsid w:val="007F6809"/>
    <w:rsid w:val="007F6ACE"/>
    <w:rsid w:val="007F7131"/>
    <w:rsid w:val="007F7986"/>
    <w:rsid w:val="007F79DD"/>
    <w:rsid w:val="008001F4"/>
    <w:rsid w:val="00800EAD"/>
    <w:rsid w:val="00801F33"/>
    <w:rsid w:val="0080207E"/>
    <w:rsid w:val="008025BB"/>
    <w:rsid w:val="00803648"/>
    <w:rsid w:val="00803696"/>
    <w:rsid w:val="0080412C"/>
    <w:rsid w:val="00804917"/>
    <w:rsid w:val="00804E9D"/>
    <w:rsid w:val="00804FB2"/>
    <w:rsid w:val="00805856"/>
    <w:rsid w:val="0080606A"/>
    <w:rsid w:val="00806157"/>
    <w:rsid w:val="0080655B"/>
    <w:rsid w:val="00806C88"/>
    <w:rsid w:val="00806F3E"/>
    <w:rsid w:val="00806FD8"/>
    <w:rsid w:val="008073E9"/>
    <w:rsid w:val="00807655"/>
    <w:rsid w:val="00810058"/>
    <w:rsid w:val="00810261"/>
    <w:rsid w:val="00810D52"/>
    <w:rsid w:val="00810DC0"/>
    <w:rsid w:val="00812E1B"/>
    <w:rsid w:val="00813E2E"/>
    <w:rsid w:val="00813E40"/>
    <w:rsid w:val="00814024"/>
    <w:rsid w:val="00814454"/>
    <w:rsid w:val="008155BC"/>
    <w:rsid w:val="008157C3"/>
    <w:rsid w:val="00817A6C"/>
    <w:rsid w:val="00817D38"/>
    <w:rsid w:val="00820E9A"/>
    <w:rsid w:val="00821995"/>
    <w:rsid w:val="00822115"/>
    <w:rsid w:val="00822A11"/>
    <w:rsid w:val="00822B73"/>
    <w:rsid w:val="00822EB1"/>
    <w:rsid w:val="00823194"/>
    <w:rsid w:val="008233A5"/>
    <w:rsid w:val="008233D5"/>
    <w:rsid w:val="00823435"/>
    <w:rsid w:val="00824A73"/>
    <w:rsid w:val="00824D45"/>
    <w:rsid w:val="00824DED"/>
    <w:rsid w:val="008250F4"/>
    <w:rsid w:val="00826643"/>
    <w:rsid w:val="00826F76"/>
    <w:rsid w:val="008303A2"/>
    <w:rsid w:val="008316A1"/>
    <w:rsid w:val="00832FF3"/>
    <w:rsid w:val="008332DE"/>
    <w:rsid w:val="00833BC8"/>
    <w:rsid w:val="00834085"/>
    <w:rsid w:val="008340B7"/>
    <w:rsid w:val="00834124"/>
    <w:rsid w:val="0083436C"/>
    <w:rsid w:val="00834AE8"/>
    <w:rsid w:val="00834E75"/>
    <w:rsid w:val="00834EE7"/>
    <w:rsid w:val="00835039"/>
    <w:rsid w:val="00836198"/>
    <w:rsid w:val="0083632E"/>
    <w:rsid w:val="00836464"/>
    <w:rsid w:val="00836AE0"/>
    <w:rsid w:val="00837A6E"/>
    <w:rsid w:val="00840670"/>
    <w:rsid w:val="0084099E"/>
    <w:rsid w:val="008412A7"/>
    <w:rsid w:val="0084135A"/>
    <w:rsid w:val="008417E4"/>
    <w:rsid w:val="00841960"/>
    <w:rsid w:val="00841A4E"/>
    <w:rsid w:val="00841BC1"/>
    <w:rsid w:val="00841C77"/>
    <w:rsid w:val="00841E99"/>
    <w:rsid w:val="008421D2"/>
    <w:rsid w:val="00842663"/>
    <w:rsid w:val="008429AF"/>
    <w:rsid w:val="00842F95"/>
    <w:rsid w:val="008434C9"/>
    <w:rsid w:val="00843D18"/>
    <w:rsid w:val="00844C62"/>
    <w:rsid w:val="00846855"/>
    <w:rsid w:val="00850CAA"/>
    <w:rsid w:val="00851B4C"/>
    <w:rsid w:val="00852301"/>
    <w:rsid w:val="00852F14"/>
    <w:rsid w:val="008538B2"/>
    <w:rsid w:val="00854D73"/>
    <w:rsid w:val="0085566E"/>
    <w:rsid w:val="0085595C"/>
    <w:rsid w:val="00855BA6"/>
    <w:rsid w:val="00855EEB"/>
    <w:rsid w:val="00856A0D"/>
    <w:rsid w:val="008607D8"/>
    <w:rsid w:val="008608D3"/>
    <w:rsid w:val="00860EC0"/>
    <w:rsid w:val="00861CD0"/>
    <w:rsid w:val="0086302A"/>
    <w:rsid w:val="00864549"/>
    <w:rsid w:val="0086569D"/>
    <w:rsid w:val="008658E2"/>
    <w:rsid w:val="00867933"/>
    <w:rsid w:val="0087040F"/>
    <w:rsid w:val="00870B7F"/>
    <w:rsid w:val="008713AE"/>
    <w:rsid w:val="008716ED"/>
    <w:rsid w:val="00871ABD"/>
    <w:rsid w:val="00871E96"/>
    <w:rsid w:val="0087473B"/>
    <w:rsid w:val="00874EC6"/>
    <w:rsid w:val="008754AF"/>
    <w:rsid w:val="008764B8"/>
    <w:rsid w:val="00876F69"/>
    <w:rsid w:val="0088083C"/>
    <w:rsid w:val="008811D9"/>
    <w:rsid w:val="00881205"/>
    <w:rsid w:val="00881E80"/>
    <w:rsid w:val="0088205B"/>
    <w:rsid w:val="0088251A"/>
    <w:rsid w:val="0088328D"/>
    <w:rsid w:val="00883627"/>
    <w:rsid w:val="0088379B"/>
    <w:rsid w:val="008837D8"/>
    <w:rsid w:val="00883CBF"/>
    <w:rsid w:val="00885803"/>
    <w:rsid w:val="00886934"/>
    <w:rsid w:val="00887E16"/>
    <w:rsid w:val="0089007E"/>
    <w:rsid w:val="0089014E"/>
    <w:rsid w:val="00890461"/>
    <w:rsid w:val="00891704"/>
    <w:rsid w:val="00891713"/>
    <w:rsid w:val="00891780"/>
    <w:rsid w:val="008917DA"/>
    <w:rsid w:val="00891B01"/>
    <w:rsid w:val="00891E10"/>
    <w:rsid w:val="0089234C"/>
    <w:rsid w:val="00892C02"/>
    <w:rsid w:val="00892E26"/>
    <w:rsid w:val="00892E9D"/>
    <w:rsid w:val="00894161"/>
    <w:rsid w:val="00894344"/>
    <w:rsid w:val="00896EFB"/>
    <w:rsid w:val="00897834"/>
    <w:rsid w:val="008979A8"/>
    <w:rsid w:val="008A055B"/>
    <w:rsid w:val="008A07B6"/>
    <w:rsid w:val="008A07FF"/>
    <w:rsid w:val="008A08DE"/>
    <w:rsid w:val="008A11EA"/>
    <w:rsid w:val="008A15DB"/>
    <w:rsid w:val="008A1754"/>
    <w:rsid w:val="008A2698"/>
    <w:rsid w:val="008A3EA9"/>
    <w:rsid w:val="008A4431"/>
    <w:rsid w:val="008A4523"/>
    <w:rsid w:val="008A47AA"/>
    <w:rsid w:val="008A494A"/>
    <w:rsid w:val="008A4F53"/>
    <w:rsid w:val="008A5B5F"/>
    <w:rsid w:val="008A674B"/>
    <w:rsid w:val="008A6A1E"/>
    <w:rsid w:val="008A6DD0"/>
    <w:rsid w:val="008A6FE1"/>
    <w:rsid w:val="008B0A8C"/>
    <w:rsid w:val="008B15BA"/>
    <w:rsid w:val="008B1D0D"/>
    <w:rsid w:val="008B1F7F"/>
    <w:rsid w:val="008B3133"/>
    <w:rsid w:val="008B332B"/>
    <w:rsid w:val="008B35FB"/>
    <w:rsid w:val="008B43F5"/>
    <w:rsid w:val="008B5270"/>
    <w:rsid w:val="008B5562"/>
    <w:rsid w:val="008B5572"/>
    <w:rsid w:val="008B622E"/>
    <w:rsid w:val="008B6AC0"/>
    <w:rsid w:val="008B6ADE"/>
    <w:rsid w:val="008B6F74"/>
    <w:rsid w:val="008B6F97"/>
    <w:rsid w:val="008B7FDC"/>
    <w:rsid w:val="008C11F5"/>
    <w:rsid w:val="008C125B"/>
    <w:rsid w:val="008C1EB2"/>
    <w:rsid w:val="008C3B73"/>
    <w:rsid w:val="008C4201"/>
    <w:rsid w:val="008C4F5C"/>
    <w:rsid w:val="008C54DB"/>
    <w:rsid w:val="008C6173"/>
    <w:rsid w:val="008C64DC"/>
    <w:rsid w:val="008C6B99"/>
    <w:rsid w:val="008C7289"/>
    <w:rsid w:val="008C78AE"/>
    <w:rsid w:val="008C7A6F"/>
    <w:rsid w:val="008C7C0E"/>
    <w:rsid w:val="008C7D13"/>
    <w:rsid w:val="008D007F"/>
    <w:rsid w:val="008D115B"/>
    <w:rsid w:val="008D14BE"/>
    <w:rsid w:val="008D154D"/>
    <w:rsid w:val="008D18CE"/>
    <w:rsid w:val="008D247D"/>
    <w:rsid w:val="008D2B94"/>
    <w:rsid w:val="008D2CDB"/>
    <w:rsid w:val="008D3AEB"/>
    <w:rsid w:val="008D3E88"/>
    <w:rsid w:val="008D45B2"/>
    <w:rsid w:val="008D5355"/>
    <w:rsid w:val="008D54AE"/>
    <w:rsid w:val="008D5879"/>
    <w:rsid w:val="008D5880"/>
    <w:rsid w:val="008D64F3"/>
    <w:rsid w:val="008D65BA"/>
    <w:rsid w:val="008D6B1F"/>
    <w:rsid w:val="008D7291"/>
    <w:rsid w:val="008D7A91"/>
    <w:rsid w:val="008D7C23"/>
    <w:rsid w:val="008E0174"/>
    <w:rsid w:val="008E127E"/>
    <w:rsid w:val="008E171D"/>
    <w:rsid w:val="008E199F"/>
    <w:rsid w:val="008E1CE0"/>
    <w:rsid w:val="008E293A"/>
    <w:rsid w:val="008E37E6"/>
    <w:rsid w:val="008E3926"/>
    <w:rsid w:val="008E3BDB"/>
    <w:rsid w:val="008E3C25"/>
    <w:rsid w:val="008E4342"/>
    <w:rsid w:val="008E479D"/>
    <w:rsid w:val="008E57A4"/>
    <w:rsid w:val="008E5DB7"/>
    <w:rsid w:val="008E6035"/>
    <w:rsid w:val="008E63A4"/>
    <w:rsid w:val="008E7442"/>
    <w:rsid w:val="008F0288"/>
    <w:rsid w:val="008F0D16"/>
    <w:rsid w:val="008F392D"/>
    <w:rsid w:val="008F4082"/>
    <w:rsid w:val="008F459E"/>
    <w:rsid w:val="008F48A6"/>
    <w:rsid w:val="008F5ADD"/>
    <w:rsid w:val="008F5FF8"/>
    <w:rsid w:val="008F628F"/>
    <w:rsid w:val="008F6593"/>
    <w:rsid w:val="008F67A2"/>
    <w:rsid w:val="008F6AEB"/>
    <w:rsid w:val="008F7495"/>
    <w:rsid w:val="008F74B9"/>
    <w:rsid w:val="008F7D93"/>
    <w:rsid w:val="00900536"/>
    <w:rsid w:val="00900F04"/>
    <w:rsid w:val="00901BB7"/>
    <w:rsid w:val="0090243A"/>
    <w:rsid w:val="00903A96"/>
    <w:rsid w:val="00904560"/>
    <w:rsid w:val="009054FE"/>
    <w:rsid w:val="009058BD"/>
    <w:rsid w:val="00907955"/>
    <w:rsid w:val="0090799C"/>
    <w:rsid w:val="0091027A"/>
    <w:rsid w:val="0091043C"/>
    <w:rsid w:val="00910CF1"/>
    <w:rsid w:val="00910D81"/>
    <w:rsid w:val="00911519"/>
    <w:rsid w:val="00912276"/>
    <w:rsid w:val="00912AF7"/>
    <w:rsid w:val="00913870"/>
    <w:rsid w:val="00913C28"/>
    <w:rsid w:val="0091412F"/>
    <w:rsid w:val="00914637"/>
    <w:rsid w:val="009155F5"/>
    <w:rsid w:val="00915DB4"/>
    <w:rsid w:val="00916228"/>
    <w:rsid w:val="009165FA"/>
    <w:rsid w:val="009209D4"/>
    <w:rsid w:val="00920B0D"/>
    <w:rsid w:val="00921299"/>
    <w:rsid w:val="0092342B"/>
    <w:rsid w:val="00923654"/>
    <w:rsid w:val="009239D5"/>
    <w:rsid w:val="00923AF9"/>
    <w:rsid w:val="00923C34"/>
    <w:rsid w:val="009254C7"/>
    <w:rsid w:val="00925B8B"/>
    <w:rsid w:val="00925B98"/>
    <w:rsid w:val="00925EA0"/>
    <w:rsid w:val="00926113"/>
    <w:rsid w:val="00926C16"/>
    <w:rsid w:val="00927794"/>
    <w:rsid w:val="009279EB"/>
    <w:rsid w:val="00927C8D"/>
    <w:rsid w:val="00927D25"/>
    <w:rsid w:val="00930CCB"/>
    <w:rsid w:val="00930D9D"/>
    <w:rsid w:val="009317B6"/>
    <w:rsid w:val="00932665"/>
    <w:rsid w:val="00932D03"/>
    <w:rsid w:val="009337D8"/>
    <w:rsid w:val="00936298"/>
    <w:rsid w:val="00936E79"/>
    <w:rsid w:val="00937595"/>
    <w:rsid w:val="00937ADC"/>
    <w:rsid w:val="00940384"/>
    <w:rsid w:val="00940CFB"/>
    <w:rsid w:val="00940F50"/>
    <w:rsid w:val="00941B76"/>
    <w:rsid w:val="009425B8"/>
    <w:rsid w:val="0094339B"/>
    <w:rsid w:val="00943FFF"/>
    <w:rsid w:val="00944AA5"/>
    <w:rsid w:val="0094521F"/>
    <w:rsid w:val="00945C80"/>
    <w:rsid w:val="00946DAF"/>
    <w:rsid w:val="0094703C"/>
    <w:rsid w:val="00947577"/>
    <w:rsid w:val="0094772E"/>
    <w:rsid w:val="009478C2"/>
    <w:rsid w:val="00950064"/>
    <w:rsid w:val="00950184"/>
    <w:rsid w:val="00950E49"/>
    <w:rsid w:val="00952082"/>
    <w:rsid w:val="009520DE"/>
    <w:rsid w:val="009521C6"/>
    <w:rsid w:val="00952906"/>
    <w:rsid w:val="00953B2E"/>
    <w:rsid w:val="0095442E"/>
    <w:rsid w:val="00955022"/>
    <w:rsid w:val="009566C7"/>
    <w:rsid w:val="00956CC6"/>
    <w:rsid w:val="009576C1"/>
    <w:rsid w:val="00957E19"/>
    <w:rsid w:val="00957FE2"/>
    <w:rsid w:val="00960173"/>
    <w:rsid w:val="0096031F"/>
    <w:rsid w:val="00960C0A"/>
    <w:rsid w:val="009612BF"/>
    <w:rsid w:val="009617DD"/>
    <w:rsid w:val="00962153"/>
    <w:rsid w:val="00962827"/>
    <w:rsid w:val="00962CF3"/>
    <w:rsid w:val="009631D6"/>
    <w:rsid w:val="00963BC1"/>
    <w:rsid w:val="0096507E"/>
    <w:rsid w:val="00966047"/>
    <w:rsid w:val="0096624E"/>
    <w:rsid w:val="009664BC"/>
    <w:rsid w:val="009664EE"/>
    <w:rsid w:val="0096663D"/>
    <w:rsid w:val="00966937"/>
    <w:rsid w:val="00966E32"/>
    <w:rsid w:val="00967872"/>
    <w:rsid w:val="009678EA"/>
    <w:rsid w:val="00967A1F"/>
    <w:rsid w:val="00967B3F"/>
    <w:rsid w:val="00967DF0"/>
    <w:rsid w:val="0097067F"/>
    <w:rsid w:val="009706E2"/>
    <w:rsid w:val="009707BC"/>
    <w:rsid w:val="009707EA"/>
    <w:rsid w:val="00970A6E"/>
    <w:rsid w:val="00972C4B"/>
    <w:rsid w:val="00973163"/>
    <w:rsid w:val="00973700"/>
    <w:rsid w:val="0097379D"/>
    <w:rsid w:val="00974027"/>
    <w:rsid w:val="0097429A"/>
    <w:rsid w:val="00974C9B"/>
    <w:rsid w:val="00976712"/>
    <w:rsid w:val="0097689A"/>
    <w:rsid w:val="00976983"/>
    <w:rsid w:val="00981C41"/>
    <w:rsid w:val="0098244E"/>
    <w:rsid w:val="009824A4"/>
    <w:rsid w:val="00982CB5"/>
    <w:rsid w:val="00982DB8"/>
    <w:rsid w:val="00982F43"/>
    <w:rsid w:val="00983240"/>
    <w:rsid w:val="00983259"/>
    <w:rsid w:val="0098344B"/>
    <w:rsid w:val="009839D8"/>
    <w:rsid w:val="009843BD"/>
    <w:rsid w:val="0098443D"/>
    <w:rsid w:val="00984842"/>
    <w:rsid w:val="0098585F"/>
    <w:rsid w:val="0098601F"/>
    <w:rsid w:val="009863EC"/>
    <w:rsid w:val="009872BA"/>
    <w:rsid w:val="009901A4"/>
    <w:rsid w:val="009909A8"/>
    <w:rsid w:val="00990D00"/>
    <w:rsid w:val="0099128E"/>
    <w:rsid w:val="00991635"/>
    <w:rsid w:val="00991A2E"/>
    <w:rsid w:val="009927CF"/>
    <w:rsid w:val="00992CA6"/>
    <w:rsid w:val="0099300A"/>
    <w:rsid w:val="009930EB"/>
    <w:rsid w:val="009939D2"/>
    <w:rsid w:val="00994840"/>
    <w:rsid w:val="00995614"/>
    <w:rsid w:val="00995717"/>
    <w:rsid w:val="00995EA8"/>
    <w:rsid w:val="0099642C"/>
    <w:rsid w:val="0099712A"/>
    <w:rsid w:val="009974DA"/>
    <w:rsid w:val="00997734"/>
    <w:rsid w:val="009977B4"/>
    <w:rsid w:val="009A16BC"/>
    <w:rsid w:val="009A1C69"/>
    <w:rsid w:val="009A2875"/>
    <w:rsid w:val="009A3C6E"/>
    <w:rsid w:val="009A3E2C"/>
    <w:rsid w:val="009A52F6"/>
    <w:rsid w:val="009A56AA"/>
    <w:rsid w:val="009A58F9"/>
    <w:rsid w:val="009A5C07"/>
    <w:rsid w:val="009A61EF"/>
    <w:rsid w:val="009A6217"/>
    <w:rsid w:val="009A696E"/>
    <w:rsid w:val="009A6BC8"/>
    <w:rsid w:val="009A6FAC"/>
    <w:rsid w:val="009B002F"/>
    <w:rsid w:val="009B0512"/>
    <w:rsid w:val="009B1888"/>
    <w:rsid w:val="009B22C8"/>
    <w:rsid w:val="009B2A11"/>
    <w:rsid w:val="009B2C74"/>
    <w:rsid w:val="009B338B"/>
    <w:rsid w:val="009B37B9"/>
    <w:rsid w:val="009B3978"/>
    <w:rsid w:val="009B3C72"/>
    <w:rsid w:val="009B4146"/>
    <w:rsid w:val="009B4428"/>
    <w:rsid w:val="009B4ADF"/>
    <w:rsid w:val="009B4F17"/>
    <w:rsid w:val="009B532D"/>
    <w:rsid w:val="009B60F0"/>
    <w:rsid w:val="009B64C9"/>
    <w:rsid w:val="009B6662"/>
    <w:rsid w:val="009B67D4"/>
    <w:rsid w:val="009B6B18"/>
    <w:rsid w:val="009B79A3"/>
    <w:rsid w:val="009B7F06"/>
    <w:rsid w:val="009C0AC4"/>
    <w:rsid w:val="009C2D95"/>
    <w:rsid w:val="009C2F5D"/>
    <w:rsid w:val="009C307E"/>
    <w:rsid w:val="009C35D6"/>
    <w:rsid w:val="009C35F4"/>
    <w:rsid w:val="009C4AD6"/>
    <w:rsid w:val="009C53D4"/>
    <w:rsid w:val="009C60C3"/>
    <w:rsid w:val="009C61BA"/>
    <w:rsid w:val="009C7026"/>
    <w:rsid w:val="009C74D0"/>
    <w:rsid w:val="009C787B"/>
    <w:rsid w:val="009D0580"/>
    <w:rsid w:val="009D0A31"/>
    <w:rsid w:val="009D0EAB"/>
    <w:rsid w:val="009D1F13"/>
    <w:rsid w:val="009D1F26"/>
    <w:rsid w:val="009D1F6C"/>
    <w:rsid w:val="009D33F2"/>
    <w:rsid w:val="009D3836"/>
    <w:rsid w:val="009D3B1D"/>
    <w:rsid w:val="009D3E92"/>
    <w:rsid w:val="009D3EC4"/>
    <w:rsid w:val="009D48F6"/>
    <w:rsid w:val="009D4B18"/>
    <w:rsid w:val="009D5AB9"/>
    <w:rsid w:val="009D5DC8"/>
    <w:rsid w:val="009D639A"/>
    <w:rsid w:val="009D705F"/>
    <w:rsid w:val="009D714D"/>
    <w:rsid w:val="009D7926"/>
    <w:rsid w:val="009E09A3"/>
    <w:rsid w:val="009E14A3"/>
    <w:rsid w:val="009E157A"/>
    <w:rsid w:val="009E1E03"/>
    <w:rsid w:val="009E2099"/>
    <w:rsid w:val="009E2F6F"/>
    <w:rsid w:val="009E459F"/>
    <w:rsid w:val="009E468A"/>
    <w:rsid w:val="009E4C6B"/>
    <w:rsid w:val="009E5BDC"/>
    <w:rsid w:val="009E7106"/>
    <w:rsid w:val="009E73E6"/>
    <w:rsid w:val="009F0854"/>
    <w:rsid w:val="009F08B1"/>
    <w:rsid w:val="009F232D"/>
    <w:rsid w:val="009F23DE"/>
    <w:rsid w:val="009F2525"/>
    <w:rsid w:val="009F3E01"/>
    <w:rsid w:val="009F4EC9"/>
    <w:rsid w:val="009F4F7A"/>
    <w:rsid w:val="009F503A"/>
    <w:rsid w:val="009F510C"/>
    <w:rsid w:val="009F5540"/>
    <w:rsid w:val="009F581D"/>
    <w:rsid w:val="009F6797"/>
    <w:rsid w:val="009F7803"/>
    <w:rsid w:val="009F7837"/>
    <w:rsid w:val="009F784A"/>
    <w:rsid w:val="009F7A27"/>
    <w:rsid w:val="009F7C83"/>
    <w:rsid w:val="00A009CF"/>
    <w:rsid w:val="00A01124"/>
    <w:rsid w:val="00A0159B"/>
    <w:rsid w:val="00A0180D"/>
    <w:rsid w:val="00A01C70"/>
    <w:rsid w:val="00A022A3"/>
    <w:rsid w:val="00A023B1"/>
    <w:rsid w:val="00A02DB2"/>
    <w:rsid w:val="00A04C81"/>
    <w:rsid w:val="00A04D59"/>
    <w:rsid w:val="00A05312"/>
    <w:rsid w:val="00A0531E"/>
    <w:rsid w:val="00A055F6"/>
    <w:rsid w:val="00A06A10"/>
    <w:rsid w:val="00A102AC"/>
    <w:rsid w:val="00A10946"/>
    <w:rsid w:val="00A1108F"/>
    <w:rsid w:val="00A1309B"/>
    <w:rsid w:val="00A13913"/>
    <w:rsid w:val="00A13A25"/>
    <w:rsid w:val="00A14070"/>
    <w:rsid w:val="00A1500C"/>
    <w:rsid w:val="00A15810"/>
    <w:rsid w:val="00A161C6"/>
    <w:rsid w:val="00A17750"/>
    <w:rsid w:val="00A17764"/>
    <w:rsid w:val="00A17826"/>
    <w:rsid w:val="00A178D4"/>
    <w:rsid w:val="00A17E78"/>
    <w:rsid w:val="00A20747"/>
    <w:rsid w:val="00A20D03"/>
    <w:rsid w:val="00A21194"/>
    <w:rsid w:val="00A2180C"/>
    <w:rsid w:val="00A2211A"/>
    <w:rsid w:val="00A22891"/>
    <w:rsid w:val="00A23895"/>
    <w:rsid w:val="00A2399A"/>
    <w:rsid w:val="00A2465B"/>
    <w:rsid w:val="00A249C0"/>
    <w:rsid w:val="00A24EAB"/>
    <w:rsid w:val="00A25307"/>
    <w:rsid w:val="00A25391"/>
    <w:rsid w:val="00A25B77"/>
    <w:rsid w:val="00A2687C"/>
    <w:rsid w:val="00A27389"/>
    <w:rsid w:val="00A27B0E"/>
    <w:rsid w:val="00A27E46"/>
    <w:rsid w:val="00A30630"/>
    <w:rsid w:val="00A30A54"/>
    <w:rsid w:val="00A30AA8"/>
    <w:rsid w:val="00A31D52"/>
    <w:rsid w:val="00A321E4"/>
    <w:rsid w:val="00A32242"/>
    <w:rsid w:val="00A32876"/>
    <w:rsid w:val="00A338FF"/>
    <w:rsid w:val="00A33DEF"/>
    <w:rsid w:val="00A3470D"/>
    <w:rsid w:val="00A34ACF"/>
    <w:rsid w:val="00A3602A"/>
    <w:rsid w:val="00A364C5"/>
    <w:rsid w:val="00A36962"/>
    <w:rsid w:val="00A408A8"/>
    <w:rsid w:val="00A40D9C"/>
    <w:rsid w:val="00A418FE"/>
    <w:rsid w:val="00A41B84"/>
    <w:rsid w:val="00A4249F"/>
    <w:rsid w:val="00A42ED4"/>
    <w:rsid w:val="00A42FE4"/>
    <w:rsid w:val="00A43E6E"/>
    <w:rsid w:val="00A44413"/>
    <w:rsid w:val="00A4486D"/>
    <w:rsid w:val="00A448A9"/>
    <w:rsid w:val="00A44D63"/>
    <w:rsid w:val="00A44DBA"/>
    <w:rsid w:val="00A45262"/>
    <w:rsid w:val="00A45DA7"/>
    <w:rsid w:val="00A4608A"/>
    <w:rsid w:val="00A4677F"/>
    <w:rsid w:val="00A473E5"/>
    <w:rsid w:val="00A500F9"/>
    <w:rsid w:val="00A50163"/>
    <w:rsid w:val="00A50C8C"/>
    <w:rsid w:val="00A50F49"/>
    <w:rsid w:val="00A51749"/>
    <w:rsid w:val="00A5189B"/>
    <w:rsid w:val="00A52298"/>
    <w:rsid w:val="00A52CB3"/>
    <w:rsid w:val="00A52EF2"/>
    <w:rsid w:val="00A53446"/>
    <w:rsid w:val="00A53798"/>
    <w:rsid w:val="00A54558"/>
    <w:rsid w:val="00A54A51"/>
    <w:rsid w:val="00A550D5"/>
    <w:rsid w:val="00A55386"/>
    <w:rsid w:val="00A558F3"/>
    <w:rsid w:val="00A56CDF"/>
    <w:rsid w:val="00A56EA1"/>
    <w:rsid w:val="00A5733D"/>
    <w:rsid w:val="00A57CF1"/>
    <w:rsid w:val="00A57D71"/>
    <w:rsid w:val="00A60185"/>
    <w:rsid w:val="00A61F20"/>
    <w:rsid w:val="00A6212F"/>
    <w:rsid w:val="00A62A38"/>
    <w:rsid w:val="00A6382A"/>
    <w:rsid w:val="00A639E3"/>
    <w:rsid w:val="00A63B82"/>
    <w:rsid w:val="00A63C19"/>
    <w:rsid w:val="00A646F2"/>
    <w:rsid w:val="00A647AC"/>
    <w:rsid w:val="00A64A5C"/>
    <w:rsid w:val="00A65B7D"/>
    <w:rsid w:val="00A65CE3"/>
    <w:rsid w:val="00A667E1"/>
    <w:rsid w:val="00A67000"/>
    <w:rsid w:val="00A67AD1"/>
    <w:rsid w:val="00A67F76"/>
    <w:rsid w:val="00A712D7"/>
    <w:rsid w:val="00A714DF"/>
    <w:rsid w:val="00A715E7"/>
    <w:rsid w:val="00A71947"/>
    <w:rsid w:val="00A72153"/>
    <w:rsid w:val="00A72309"/>
    <w:rsid w:val="00A726DF"/>
    <w:rsid w:val="00A73495"/>
    <w:rsid w:val="00A73B87"/>
    <w:rsid w:val="00A73F80"/>
    <w:rsid w:val="00A741B1"/>
    <w:rsid w:val="00A7493D"/>
    <w:rsid w:val="00A74BAA"/>
    <w:rsid w:val="00A7655A"/>
    <w:rsid w:val="00A765F8"/>
    <w:rsid w:val="00A7683A"/>
    <w:rsid w:val="00A76E88"/>
    <w:rsid w:val="00A76F58"/>
    <w:rsid w:val="00A7717E"/>
    <w:rsid w:val="00A77784"/>
    <w:rsid w:val="00A777B6"/>
    <w:rsid w:val="00A77899"/>
    <w:rsid w:val="00A77ED8"/>
    <w:rsid w:val="00A801AF"/>
    <w:rsid w:val="00A81610"/>
    <w:rsid w:val="00A81BD4"/>
    <w:rsid w:val="00A81C10"/>
    <w:rsid w:val="00A81C98"/>
    <w:rsid w:val="00A81D85"/>
    <w:rsid w:val="00A85154"/>
    <w:rsid w:val="00A858A2"/>
    <w:rsid w:val="00A863CB"/>
    <w:rsid w:val="00A86C9F"/>
    <w:rsid w:val="00A86D1B"/>
    <w:rsid w:val="00A91323"/>
    <w:rsid w:val="00A92125"/>
    <w:rsid w:val="00A93C0A"/>
    <w:rsid w:val="00A94636"/>
    <w:rsid w:val="00A9470B"/>
    <w:rsid w:val="00A94EDB"/>
    <w:rsid w:val="00A94F2F"/>
    <w:rsid w:val="00A95807"/>
    <w:rsid w:val="00A959C2"/>
    <w:rsid w:val="00A95C81"/>
    <w:rsid w:val="00A96738"/>
    <w:rsid w:val="00A96909"/>
    <w:rsid w:val="00A96FFF"/>
    <w:rsid w:val="00A97368"/>
    <w:rsid w:val="00A9775B"/>
    <w:rsid w:val="00AA0275"/>
    <w:rsid w:val="00AA0A1D"/>
    <w:rsid w:val="00AA0A83"/>
    <w:rsid w:val="00AA0ECA"/>
    <w:rsid w:val="00AA2D5D"/>
    <w:rsid w:val="00AA2D8F"/>
    <w:rsid w:val="00AA2DC4"/>
    <w:rsid w:val="00AA2F83"/>
    <w:rsid w:val="00AA3253"/>
    <w:rsid w:val="00AA3B7C"/>
    <w:rsid w:val="00AA4B91"/>
    <w:rsid w:val="00AA4E18"/>
    <w:rsid w:val="00AA5239"/>
    <w:rsid w:val="00AA5668"/>
    <w:rsid w:val="00AA594D"/>
    <w:rsid w:val="00AA5E94"/>
    <w:rsid w:val="00AA6225"/>
    <w:rsid w:val="00AA6B30"/>
    <w:rsid w:val="00AA730E"/>
    <w:rsid w:val="00AA75D9"/>
    <w:rsid w:val="00AA7952"/>
    <w:rsid w:val="00AB0641"/>
    <w:rsid w:val="00AB1319"/>
    <w:rsid w:val="00AB1BB3"/>
    <w:rsid w:val="00AB1D0F"/>
    <w:rsid w:val="00AB21D0"/>
    <w:rsid w:val="00AB27DC"/>
    <w:rsid w:val="00AB2CB0"/>
    <w:rsid w:val="00AB389D"/>
    <w:rsid w:val="00AB3C5E"/>
    <w:rsid w:val="00AB41E9"/>
    <w:rsid w:val="00AB4B0E"/>
    <w:rsid w:val="00AB50E5"/>
    <w:rsid w:val="00AB553A"/>
    <w:rsid w:val="00AB6371"/>
    <w:rsid w:val="00AB6569"/>
    <w:rsid w:val="00AB6A49"/>
    <w:rsid w:val="00AB770D"/>
    <w:rsid w:val="00AB7CA7"/>
    <w:rsid w:val="00AB7EAA"/>
    <w:rsid w:val="00AC1450"/>
    <w:rsid w:val="00AC149D"/>
    <w:rsid w:val="00AC180E"/>
    <w:rsid w:val="00AC1DC6"/>
    <w:rsid w:val="00AC1E7F"/>
    <w:rsid w:val="00AC2585"/>
    <w:rsid w:val="00AC316B"/>
    <w:rsid w:val="00AC3BDF"/>
    <w:rsid w:val="00AC3DC7"/>
    <w:rsid w:val="00AC46C0"/>
    <w:rsid w:val="00AC50BF"/>
    <w:rsid w:val="00AC51E8"/>
    <w:rsid w:val="00AC5AEF"/>
    <w:rsid w:val="00AC66B6"/>
    <w:rsid w:val="00AC6C00"/>
    <w:rsid w:val="00AC72CF"/>
    <w:rsid w:val="00AC7E20"/>
    <w:rsid w:val="00AC7F45"/>
    <w:rsid w:val="00AD0B5F"/>
    <w:rsid w:val="00AD2D97"/>
    <w:rsid w:val="00AD3A22"/>
    <w:rsid w:val="00AD3B6E"/>
    <w:rsid w:val="00AD47C0"/>
    <w:rsid w:val="00AD493D"/>
    <w:rsid w:val="00AD4C0A"/>
    <w:rsid w:val="00AD5147"/>
    <w:rsid w:val="00AD56B6"/>
    <w:rsid w:val="00AD5A8D"/>
    <w:rsid w:val="00AD5E8F"/>
    <w:rsid w:val="00AD5EAE"/>
    <w:rsid w:val="00AD5EE7"/>
    <w:rsid w:val="00AD6066"/>
    <w:rsid w:val="00AD6C88"/>
    <w:rsid w:val="00AD7559"/>
    <w:rsid w:val="00AE1D18"/>
    <w:rsid w:val="00AE2207"/>
    <w:rsid w:val="00AE25D3"/>
    <w:rsid w:val="00AE2FBB"/>
    <w:rsid w:val="00AE30E5"/>
    <w:rsid w:val="00AE313A"/>
    <w:rsid w:val="00AE3A6A"/>
    <w:rsid w:val="00AE3E30"/>
    <w:rsid w:val="00AE4166"/>
    <w:rsid w:val="00AE46C6"/>
    <w:rsid w:val="00AE5435"/>
    <w:rsid w:val="00AE548E"/>
    <w:rsid w:val="00AE5618"/>
    <w:rsid w:val="00AE66FA"/>
    <w:rsid w:val="00AE68D0"/>
    <w:rsid w:val="00AE774B"/>
    <w:rsid w:val="00AE7AE3"/>
    <w:rsid w:val="00AF0B0B"/>
    <w:rsid w:val="00AF0F51"/>
    <w:rsid w:val="00AF0FDB"/>
    <w:rsid w:val="00AF21E8"/>
    <w:rsid w:val="00AF29CB"/>
    <w:rsid w:val="00AF2FCF"/>
    <w:rsid w:val="00AF35F1"/>
    <w:rsid w:val="00AF37B7"/>
    <w:rsid w:val="00AF3A8A"/>
    <w:rsid w:val="00AF4068"/>
    <w:rsid w:val="00AF4259"/>
    <w:rsid w:val="00AF487B"/>
    <w:rsid w:val="00AF492C"/>
    <w:rsid w:val="00AF4B18"/>
    <w:rsid w:val="00AF4E82"/>
    <w:rsid w:val="00AF542C"/>
    <w:rsid w:val="00AF6015"/>
    <w:rsid w:val="00AF62C2"/>
    <w:rsid w:val="00AF6368"/>
    <w:rsid w:val="00AF662B"/>
    <w:rsid w:val="00AF6AC2"/>
    <w:rsid w:val="00AF77CC"/>
    <w:rsid w:val="00B00004"/>
    <w:rsid w:val="00B00314"/>
    <w:rsid w:val="00B007AB"/>
    <w:rsid w:val="00B00F1D"/>
    <w:rsid w:val="00B010BD"/>
    <w:rsid w:val="00B027B6"/>
    <w:rsid w:val="00B030A5"/>
    <w:rsid w:val="00B039F2"/>
    <w:rsid w:val="00B04D1B"/>
    <w:rsid w:val="00B0636A"/>
    <w:rsid w:val="00B063A4"/>
    <w:rsid w:val="00B071E4"/>
    <w:rsid w:val="00B074AB"/>
    <w:rsid w:val="00B0782F"/>
    <w:rsid w:val="00B079C6"/>
    <w:rsid w:val="00B07D80"/>
    <w:rsid w:val="00B1081C"/>
    <w:rsid w:val="00B12067"/>
    <w:rsid w:val="00B1284C"/>
    <w:rsid w:val="00B12F01"/>
    <w:rsid w:val="00B1317F"/>
    <w:rsid w:val="00B135B3"/>
    <w:rsid w:val="00B141C7"/>
    <w:rsid w:val="00B1479D"/>
    <w:rsid w:val="00B148C7"/>
    <w:rsid w:val="00B14997"/>
    <w:rsid w:val="00B14A5E"/>
    <w:rsid w:val="00B150F0"/>
    <w:rsid w:val="00B158B1"/>
    <w:rsid w:val="00B160B7"/>
    <w:rsid w:val="00B16337"/>
    <w:rsid w:val="00B16944"/>
    <w:rsid w:val="00B170A0"/>
    <w:rsid w:val="00B171F1"/>
    <w:rsid w:val="00B20576"/>
    <w:rsid w:val="00B2092A"/>
    <w:rsid w:val="00B20C82"/>
    <w:rsid w:val="00B21180"/>
    <w:rsid w:val="00B213FA"/>
    <w:rsid w:val="00B214AC"/>
    <w:rsid w:val="00B217EA"/>
    <w:rsid w:val="00B221F8"/>
    <w:rsid w:val="00B227F7"/>
    <w:rsid w:val="00B2376F"/>
    <w:rsid w:val="00B239D1"/>
    <w:rsid w:val="00B23D4D"/>
    <w:rsid w:val="00B2495B"/>
    <w:rsid w:val="00B253DA"/>
    <w:rsid w:val="00B2540A"/>
    <w:rsid w:val="00B25772"/>
    <w:rsid w:val="00B25A35"/>
    <w:rsid w:val="00B25F88"/>
    <w:rsid w:val="00B2680C"/>
    <w:rsid w:val="00B276C8"/>
    <w:rsid w:val="00B27C70"/>
    <w:rsid w:val="00B30693"/>
    <w:rsid w:val="00B30A3F"/>
    <w:rsid w:val="00B30C04"/>
    <w:rsid w:val="00B31368"/>
    <w:rsid w:val="00B315C0"/>
    <w:rsid w:val="00B317DD"/>
    <w:rsid w:val="00B31BB1"/>
    <w:rsid w:val="00B32179"/>
    <w:rsid w:val="00B321C0"/>
    <w:rsid w:val="00B32959"/>
    <w:rsid w:val="00B33019"/>
    <w:rsid w:val="00B33481"/>
    <w:rsid w:val="00B33D36"/>
    <w:rsid w:val="00B351DA"/>
    <w:rsid w:val="00B364E1"/>
    <w:rsid w:val="00B3798B"/>
    <w:rsid w:val="00B37F80"/>
    <w:rsid w:val="00B4029B"/>
    <w:rsid w:val="00B40614"/>
    <w:rsid w:val="00B40AFA"/>
    <w:rsid w:val="00B419FF"/>
    <w:rsid w:val="00B427CB"/>
    <w:rsid w:val="00B427DE"/>
    <w:rsid w:val="00B43828"/>
    <w:rsid w:val="00B43CBB"/>
    <w:rsid w:val="00B445CB"/>
    <w:rsid w:val="00B44C51"/>
    <w:rsid w:val="00B4519B"/>
    <w:rsid w:val="00B455FB"/>
    <w:rsid w:val="00B45B5B"/>
    <w:rsid w:val="00B45C97"/>
    <w:rsid w:val="00B45CB0"/>
    <w:rsid w:val="00B46303"/>
    <w:rsid w:val="00B46869"/>
    <w:rsid w:val="00B46A28"/>
    <w:rsid w:val="00B46B76"/>
    <w:rsid w:val="00B473AB"/>
    <w:rsid w:val="00B47406"/>
    <w:rsid w:val="00B47B84"/>
    <w:rsid w:val="00B47F80"/>
    <w:rsid w:val="00B51996"/>
    <w:rsid w:val="00B51F87"/>
    <w:rsid w:val="00B520B5"/>
    <w:rsid w:val="00B52335"/>
    <w:rsid w:val="00B5251B"/>
    <w:rsid w:val="00B52623"/>
    <w:rsid w:val="00B52C38"/>
    <w:rsid w:val="00B52E77"/>
    <w:rsid w:val="00B532FD"/>
    <w:rsid w:val="00B53B55"/>
    <w:rsid w:val="00B53C4B"/>
    <w:rsid w:val="00B54111"/>
    <w:rsid w:val="00B54473"/>
    <w:rsid w:val="00B563A8"/>
    <w:rsid w:val="00B5723F"/>
    <w:rsid w:val="00B57763"/>
    <w:rsid w:val="00B60652"/>
    <w:rsid w:val="00B60848"/>
    <w:rsid w:val="00B6089D"/>
    <w:rsid w:val="00B60BBB"/>
    <w:rsid w:val="00B61BE9"/>
    <w:rsid w:val="00B62039"/>
    <w:rsid w:val="00B621D1"/>
    <w:rsid w:val="00B62D65"/>
    <w:rsid w:val="00B63093"/>
    <w:rsid w:val="00B63286"/>
    <w:rsid w:val="00B6362C"/>
    <w:rsid w:val="00B63710"/>
    <w:rsid w:val="00B6378B"/>
    <w:rsid w:val="00B64247"/>
    <w:rsid w:val="00B64E3D"/>
    <w:rsid w:val="00B655C3"/>
    <w:rsid w:val="00B65F1E"/>
    <w:rsid w:val="00B66385"/>
    <w:rsid w:val="00B66F55"/>
    <w:rsid w:val="00B66FA8"/>
    <w:rsid w:val="00B670B1"/>
    <w:rsid w:val="00B67ABC"/>
    <w:rsid w:val="00B67AD7"/>
    <w:rsid w:val="00B701F2"/>
    <w:rsid w:val="00B70788"/>
    <w:rsid w:val="00B70B2D"/>
    <w:rsid w:val="00B71DCD"/>
    <w:rsid w:val="00B7256F"/>
    <w:rsid w:val="00B72912"/>
    <w:rsid w:val="00B72A5B"/>
    <w:rsid w:val="00B72CED"/>
    <w:rsid w:val="00B72D69"/>
    <w:rsid w:val="00B73C34"/>
    <w:rsid w:val="00B751E3"/>
    <w:rsid w:val="00B76BB4"/>
    <w:rsid w:val="00B76DFB"/>
    <w:rsid w:val="00B77094"/>
    <w:rsid w:val="00B80920"/>
    <w:rsid w:val="00B809DF"/>
    <w:rsid w:val="00B809EB"/>
    <w:rsid w:val="00B81B14"/>
    <w:rsid w:val="00B81BCA"/>
    <w:rsid w:val="00B81C32"/>
    <w:rsid w:val="00B81F36"/>
    <w:rsid w:val="00B82E2B"/>
    <w:rsid w:val="00B8409B"/>
    <w:rsid w:val="00B84AA5"/>
    <w:rsid w:val="00B84F91"/>
    <w:rsid w:val="00B859C4"/>
    <w:rsid w:val="00B8606F"/>
    <w:rsid w:val="00B860AF"/>
    <w:rsid w:val="00B86522"/>
    <w:rsid w:val="00B86D40"/>
    <w:rsid w:val="00B86E3F"/>
    <w:rsid w:val="00B873B5"/>
    <w:rsid w:val="00B87CFC"/>
    <w:rsid w:val="00B91045"/>
    <w:rsid w:val="00B91793"/>
    <w:rsid w:val="00B91DF4"/>
    <w:rsid w:val="00B92A40"/>
    <w:rsid w:val="00B92D59"/>
    <w:rsid w:val="00B93195"/>
    <w:rsid w:val="00B9350F"/>
    <w:rsid w:val="00B94090"/>
    <w:rsid w:val="00B946C9"/>
    <w:rsid w:val="00B94824"/>
    <w:rsid w:val="00B951B7"/>
    <w:rsid w:val="00B979DB"/>
    <w:rsid w:val="00B97A30"/>
    <w:rsid w:val="00BA07D9"/>
    <w:rsid w:val="00BA0EBB"/>
    <w:rsid w:val="00BA1142"/>
    <w:rsid w:val="00BA17BC"/>
    <w:rsid w:val="00BA25A2"/>
    <w:rsid w:val="00BA2F74"/>
    <w:rsid w:val="00BA3358"/>
    <w:rsid w:val="00BA44DA"/>
    <w:rsid w:val="00BA4DE4"/>
    <w:rsid w:val="00BA5EB3"/>
    <w:rsid w:val="00BA7CCC"/>
    <w:rsid w:val="00BB1F65"/>
    <w:rsid w:val="00BB22F3"/>
    <w:rsid w:val="00BB2E80"/>
    <w:rsid w:val="00BB3007"/>
    <w:rsid w:val="00BB3940"/>
    <w:rsid w:val="00BB3CAC"/>
    <w:rsid w:val="00BB3EC4"/>
    <w:rsid w:val="00BB3F35"/>
    <w:rsid w:val="00BB567E"/>
    <w:rsid w:val="00BB59B1"/>
    <w:rsid w:val="00BB5B7F"/>
    <w:rsid w:val="00BB6498"/>
    <w:rsid w:val="00BB6B36"/>
    <w:rsid w:val="00BC082D"/>
    <w:rsid w:val="00BC1026"/>
    <w:rsid w:val="00BC1C2B"/>
    <w:rsid w:val="00BC1D67"/>
    <w:rsid w:val="00BC24B3"/>
    <w:rsid w:val="00BC2BE5"/>
    <w:rsid w:val="00BC3FA8"/>
    <w:rsid w:val="00BC3FE0"/>
    <w:rsid w:val="00BC4A6E"/>
    <w:rsid w:val="00BC528B"/>
    <w:rsid w:val="00BC5A61"/>
    <w:rsid w:val="00BC5F43"/>
    <w:rsid w:val="00BC709B"/>
    <w:rsid w:val="00BC781B"/>
    <w:rsid w:val="00BC78E3"/>
    <w:rsid w:val="00BC7BEC"/>
    <w:rsid w:val="00BC7DC3"/>
    <w:rsid w:val="00BD0163"/>
    <w:rsid w:val="00BD0B23"/>
    <w:rsid w:val="00BD1220"/>
    <w:rsid w:val="00BD1A59"/>
    <w:rsid w:val="00BD1EEE"/>
    <w:rsid w:val="00BD292B"/>
    <w:rsid w:val="00BD33B4"/>
    <w:rsid w:val="00BD3B22"/>
    <w:rsid w:val="00BD4872"/>
    <w:rsid w:val="00BD4A72"/>
    <w:rsid w:val="00BD4ECC"/>
    <w:rsid w:val="00BD5753"/>
    <w:rsid w:val="00BD78E8"/>
    <w:rsid w:val="00BE06A8"/>
    <w:rsid w:val="00BE07C7"/>
    <w:rsid w:val="00BE10A5"/>
    <w:rsid w:val="00BE1327"/>
    <w:rsid w:val="00BE2FBB"/>
    <w:rsid w:val="00BE4422"/>
    <w:rsid w:val="00BE449A"/>
    <w:rsid w:val="00BE4760"/>
    <w:rsid w:val="00BE52F9"/>
    <w:rsid w:val="00BE54B6"/>
    <w:rsid w:val="00BE5DC6"/>
    <w:rsid w:val="00BE63C8"/>
    <w:rsid w:val="00BE6533"/>
    <w:rsid w:val="00BE6972"/>
    <w:rsid w:val="00BE697A"/>
    <w:rsid w:val="00BE6BF4"/>
    <w:rsid w:val="00BE7860"/>
    <w:rsid w:val="00BF0096"/>
    <w:rsid w:val="00BF0534"/>
    <w:rsid w:val="00BF05D1"/>
    <w:rsid w:val="00BF0601"/>
    <w:rsid w:val="00BF07BE"/>
    <w:rsid w:val="00BF14AA"/>
    <w:rsid w:val="00BF2287"/>
    <w:rsid w:val="00BF229C"/>
    <w:rsid w:val="00BF31CC"/>
    <w:rsid w:val="00BF3388"/>
    <w:rsid w:val="00BF3A7A"/>
    <w:rsid w:val="00BF3E41"/>
    <w:rsid w:val="00BF4596"/>
    <w:rsid w:val="00BF4867"/>
    <w:rsid w:val="00BF4D2E"/>
    <w:rsid w:val="00BF6377"/>
    <w:rsid w:val="00BF63E9"/>
    <w:rsid w:val="00BF7E69"/>
    <w:rsid w:val="00BF7FF9"/>
    <w:rsid w:val="00C00249"/>
    <w:rsid w:val="00C009C3"/>
    <w:rsid w:val="00C00A83"/>
    <w:rsid w:val="00C011C8"/>
    <w:rsid w:val="00C0130B"/>
    <w:rsid w:val="00C0193B"/>
    <w:rsid w:val="00C02CD9"/>
    <w:rsid w:val="00C03C4B"/>
    <w:rsid w:val="00C03E01"/>
    <w:rsid w:val="00C0401F"/>
    <w:rsid w:val="00C043B1"/>
    <w:rsid w:val="00C04F15"/>
    <w:rsid w:val="00C0582C"/>
    <w:rsid w:val="00C05C2C"/>
    <w:rsid w:val="00C06012"/>
    <w:rsid w:val="00C0614E"/>
    <w:rsid w:val="00C067FA"/>
    <w:rsid w:val="00C06A6D"/>
    <w:rsid w:val="00C10275"/>
    <w:rsid w:val="00C10BE6"/>
    <w:rsid w:val="00C10D6E"/>
    <w:rsid w:val="00C12090"/>
    <w:rsid w:val="00C122EF"/>
    <w:rsid w:val="00C1250A"/>
    <w:rsid w:val="00C128A8"/>
    <w:rsid w:val="00C12A6E"/>
    <w:rsid w:val="00C12D90"/>
    <w:rsid w:val="00C12DD5"/>
    <w:rsid w:val="00C12EA1"/>
    <w:rsid w:val="00C1302F"/>
    <w:rsid w:val="00C13733"/>
    <w:rsid w:val="00C13D83"/>
    <w:rsid w:val="00C14581"/>
    <w:rsid w:val="00C14848"/>
    <w:rsid w:val="00C1593C"/>
    <w:rsid w:val="00C15F81"/>
    <w:rsid w:val="00C16469"/>
    <w:rsid w:val="00C17166"/>
    <w:rsid w:val="00C1737F"/>
    <w:rsid w:val="00C17AF0"/>
    <w:rsid w:val="00C2069C"/>
    <w:rsid w:val="00C20F72"/>
    <w:rsid w:val="00C214EE"/>
    <w:rsid w:val="00C214FD"/>
    <w:rsid w:val="00C21C2F"/>
    <w:rsid w:val="00C235D9"/>
    <w:rsid w:val="00C237FC"/>
    <w:rsid w:val="00C24D6B"/>
    <w:rsid w:val="00C24D75"/>
    <w:rsid w:val="00C25470"/>
    <w:rsid w:val="00C26005"/>
    <w:rsid w:val="00C26254"/>
    <w:rsid w:val="00C26F13"/>
    <w:rsid w:val="00C27550"/>
    <w:rsid w:val="00C27B6F"/>
    <w:rsid w:val="00C31250"/>
    <w:rsid w:val="00C3208C"/>
    <w:rsid w:val="00C3265B"/>
    <w:rsid w:val="00C32B70"/>
    <w:rsid w:val="00C331A1"/>
    <w:rsid w:val="00C3337F"/>
    <w:rsid w:val="00C336FC"/>
    <w:rsid w:val="00C34522"/>
    <w:rsid w:val="00C34668"/>
    <w:rsid w:val="00C34991"/>
    <w:rsid w:val="00C34A1D"/>
    <w:rsid w:val="00C34BAE"/>
    <w:rsid w:val="00C3504B"/>
    <w:rsid w:val="00C35209"/>
    <w:rsid w:val="00C35E55"/>
    <w:rsid w:val="00C35F53"/>
    <w:rsid w:val="00C361C2"/>
    <w:rsid w:val="00C363F3"/>
    <w:rsid w:val="00C3765C"/>
    <w:rsid w:val="00C378CB"/>
    <w:rsid w:val="00C37BA2"/>
    <w:rsid w:val="00C40294"/>
    <w:rsid w:val="00C409EA"/>
    <w:rsid w:val="00C4240E"/>
    <w:rsid w:val="00C42FEE"/>
    <w:rsid w:val="00C43311"/>
    <w:rsid w:val="00C437F3"/>
    <w:rsid w:val="00C43876"/>
    <w:rsid w:val="00C439D3"/>
    <w:rsid w:val="00C443AE"/>
    <w:rsid w:val="00C44FA7"/>
    <w:rsid w:val="00C45E34"/>
    <w:rsid w:val="00C46029"/>
    <w:rsid w:val="00C50B80"/>
    <w:rsid w:val="00C50BC6"/>
    <w:rsid w:val="00C52957"/>
    <w:rsid w:val="00C53988"/>
    <w:rsid w:val="00C53C5C"/>
    <w:rsid w:val="00C54473"/>
    <w:rsid w:val="00C5483A"/>
    <w:rsid w:val="00C55C94"/>
    <w:rsid w:val="00C55E04"/>
    <w:rsid w:val="00C56557"/>
    <w:rsid w:val="00C56C99"/>
    <w:rsid w:val="00C57E4B"/>
    <w:rsid w:val="00C60319"/>
    <w:rsid w:val="00C60F57"/>
    <w:rsid w:val="00C61833"/>
    <w:rsid w:val="00C61AD8"/>
    <w:rsid w:val="00C62068"/>
    <w:rsid w:val="00C622E3"/>
    <w:rsid w:val="00C6390C"/>
    <w:rsid w:val="00C639EF"/>
    <w:rsid w:val="00C63DEF"/>
    <w:rsid w:val="00C6499B"/>
    <w:rsid w:val="00C65760"/>
    <w:rsid w:val="00C65A95"/>
    <w:rsid w:val="00C65F3C"/>
    <w:rsid w:val="00C66352"/>
    <w:rsid w:val="00C6645E"/>
    <w:rsid w:val="00C6668E"/>
    <w:rsid w:val="00C67130"/>
    <w:rsid w:val="00C675F5"/>
    <w:rsid w:val="00C676A0"/>
    <w:rsid w:val="00C6788D"/>
    <w:rsid w:val="00C7009F"/>
    <w:rsid w:val="00C701F0"/>
    <w:rsid w:val="00C7024A"/>
    <w:rsid w:val="00C704B8"/>
    <w:rsid w:val="00C70C0D"/>
    <w:rsid w:val="00C70C2F"/>
    <w:rsid w:val="00C70C8B"/>
    <w:rsid w:val="00C70D66"/>
    <w:rsid w:val="00C70EAB"/>
    <w:rsid w:val="00C71186"/>
    <w:rsid w:val="00C71415"/>
    <w:rsid w:val="00C718F3"/>
    <w:rsid w:val="00C7204A"/>
    <w:rsid w:val="00C7232D"/>
    <w:rsid w:val="00C72A0A"/>
    <w:rsid w:val="00C730EC"/>
    <w:rsid w:val="00C73401"/>
    <w:rsid w:val="00C7345E"/>
    <w:rsid w:val="00C73619"/>
    <w:rsid w:val="00C73A72"/>
    <w:rsid w:val="00C73B36"/>
    <w:rsid w:val="00C7458A"/>
    <w:rsid w:val="00C760A5"/>
    <w:rsid w:val="00C76601"/>
    <w:rsid w:val="00C76B60"/>
    <w:rsid w:val="00C76F4E"/>
    <w:rsid w:val="00C77E40"/>
    <w:rsid w:val="00C80102"/>
    <w:rsid w:val="00C80154"/>
    <w:rsid w:val="00C8028A"/>
    <w:rsid w:val="00C80DC7"/>
    <w:rsid w:val="00C80ED3"/>
    <w:rsid w:val="00C81338"/>
    <w:rsid w:val="00C81945"/>
    <w:rsid w:val="00C8266C"/>
    <w:rsid w:val="00C82817"/>
    <w:rsid w:val="00C831E0"/>
    <w:rsid w:val="00C83400"/>
    <w:rsid w:val="00C83C71"/>
    <w:rsid w:val="00C84113"/>
    <w:rsid w:val="00C84E63"/>
    <w:rsid w:val="00C8542D"/>
    <w:rsid w:val="00C85E15"/>
    <w:rsid w:val="00C86910"/>
    <w:rsid w:val="00C86BE7"/>
    <w:rsid w:val="00C86F37"/>
    <w:rsid w:val="00C870A9"/>
    <w:rsid w:val="00C8712B"/>
    <w:rsid w:val="00C90528"/>
    <w:rsid w:val="00C908D4"/>
    <w:rsid w:val="00C9094C"/>
    <w:rsid w:val="00C90ED4"/>
    <w:rsid w:val="00C910DB"/>
    <w:rsid w:val="00C916E0"/>
    <w:rsid w:val="00C91FAC"/>
    <w:rsid w:val="00C92CA6"/>
    <w:rsid w:val="00C93449"/>
    <w:rsid w:val="00C935F1"/>
    <w:rsid w:val="00C93A58"/>
    <w:rsid w:val="00C943B2"/>
    <w:rsid w:val="00C943B6"/>
    <w:rsid w:val="00C944B8"/>
    <w:rsid w:val="00C963FC"/>
    <w:rsid w:val="00C96EB5"/>
    <w:rsid w:val="00C970BE"/>
    <w:rsid w:val="00C97FD4"/>
    <w:rsid w:val="00CA0973"/>
    <w:rsid w:val="00CA1C80"/>
    <w:rsid w:val="00CA26A6"/>
    <w:rsid w:val="00CA2B3B"/>
    <w:rsid w:val="00CA2E48"/>
    <w:rsid w:val="00CA2FE6"/>
    <w:rsid w:val="00CA365E"/>
    <w:rsid w:val="00CA41AA"/>
    <w:rsid w:val="00CA4BAF"/>
    <w:rsid w:val="00CA4F4A"/>
    <w:rsid w:val="00CA592E"/>
    <w:rsid w:val="00CA5BED"/>
    <w:rsid w:val="00CA6466"/>
    <w:rsid w:val="00CA738D"/>
    <w:rsid w:val="00CB0C04"/>
    <w:rsid w:val="00CB14E5"/>
    <w:rsid w:val="00CB1D18"/>
    <w:rsid w:val="00CB204D"/>
    <w:rsid w:val="00CB2073"/>
    <w:rsid w:val="00CB29F5"/>
    <w:rsid w:val="00CB2FF6"/>
    <w:rsid w:val="00CB32A1"/>
    <w:rsid w:val="00CB4171"/>
    <w:rsid w:val="00CB434A"/>
    <w:rsid w:val="00CB449D"/>
    <w:rsid w:val="00CB4CD6"/>
    <w:rsid w:val="00CB4E55"/>
    <w:rsid w:val="00CB57E8"/>
    <w:rsid w:val="00CB583F"/>
    <w:rsid w:val="00CB5E22"/>
    <w:rsid w:val="00CB618A"/>
    <w:rsid w:val="00CB6285"/>
    <w:rsid w:val="00CB6FFE"/>
    <w:rsid w:val="00CB700F"/>
    <w:rsid w:val="00CB74A2"/>
    <w:rsid w:val="00CB7907"/>
    <w:rsid w:val="00CB7B6B"/>
    <w:rsid w:val="00CC019A"/>
    <w:rsid w:val="00CC116B"/>
    <w:rsid w:val="00CC1245"/>
    <w:rsid w:val="00CC1899"/>
    <w:rsid w:val="00CC2E76"/>
    <w:rsid w:val="00CC2F19"/>
    <w:rsid w:val="00CC3CAE"/>
    <w:rsid w:val="00CC42B6"/>
    <w:rsid w:val="00CC4503"/>
    <w:rsid w:val="00CC4B96"/>
    <w:rsid w:val="00CC671A"/>
    <w:rsid w:val="00CC6F52"/>
    <w:rsid w:val="00CC774D"/>
    <w:rsid w:val="00CC7E89"/>
    <w:rsid w:val="00CD13BC"/>
    <w:rsid w:val="00CD16E3"/>
    <w:rsid w:val="00CD233E"/>
    <w:rsid w:val="00CD3FED"/>
    <w:rsid w:val="00CD4018"/>
    <w:rsid w:val="00CD4954"/>
    <w:rsid w:val="00CD5C94"/>
    <w:rsid w:val="00CD5D4A"/>
    <w:rsid w:val="00CD6235"/>
    <w:rsid w:val="00CD6A51"/>
    <w:rsid w:val="00CD6F3C"/>
    <w:rsid w:val="00CD7627"/>
    <w:rsid w:val="00CD7735"/>
    <w:rsid w:val="00CD7B89"/>
    <w:rsid w:val="00CD7F5E"/>
    <w:rsid w:val="00CE033A"/>
    <w:rsid w:val="00CE085E"/>
    <w:rsid w:val="00CE0908"/>
    <w:rsid w:val="00CE0D07"/>
    <w:rsid w:val="00CE274E"/>
    <w:rsid w:val="00CE2A4C"/>
    <w:rsid w:val="00CE4579"/>
    <w:rsid w:val="00CE53FA"/>
    <w:rsid w:val="00CE5A54"/>
    <w:rsid w:val="00CE5CA8"/>
    <w:rsid w:val="00CE5DF9"/>
    <w:rsid w:val="00CE5FF8"/>
    <w:rsid w:val="00CE689F"/>
    <w:rsid w:val="00CE7072"/>
    <w:rsid w:val="00CE7237"/>
    <w:rsid w:val="00CF00DE"/>
    <w:rsid w:val="00CF12A4"/>
    <w:rsid w:val="00CF1943"/>
    <w:rsid w:val="00CF1B27"/>
    <w:rsid w:val="00CF1BA3"/>
    <w:rsid w:val="00CF219D"/>
    <w:rsid w:val="00CF228C"/>
    <w:rsid w:val="00CF2A1F"/>
    <w:rsid w:val="00CF2B04"/>
    <w:rsid w:val="00CF35AC"/>
    <w:rsid w:val="00CF3692"/>
    <w:rsid w:val="00CF3EA4"/>
    <w:rsid w:val="00CF4C41"/>
    <w:rsid w:val="00CF4EA1"/>
    <w:rsid w:val="00CF4EED"/>
    <w:rsid w:val="00CF4F3A"/>
    <w:rsid w:val="00CF525B"/>
    <w:rsid w:val="00CF5C3D"/>
    <w:rsid w:val="00CF5C8A"/>
    <w:rsid w:val="00CF5F38"/>
    <w:rsid w:val="00CF6590"/>
    <w:rsid w:val="00CF6F42"/>
    <w:rsid w:val="00CF7CFE"/>
    <w:rsid w:val="00CF7E73"/>
    <w:rsid w:val="00D002D7"/>
    <w:rsid w:val="00D0061F"/>
    <w:rsid w:val="00D00CD1"/>
    <w:rsid w:val="00D00EF3"/>
    <w:rsid w:val="00D012F3"/>
    <w:rsid w:val="00D01E93"/>
    <w:rsid w:val="00D0290E"/>
    <w:rsid w:val="00D0298C"/>
    <w:rsid w:val="00D03115"/>
    <w:rsid w:val="00D0497A"/>
    <w:rsid w:val="00D04A2F"/>
    <w:rsid w:val="00D058F1"/>
    <w:rsid w:val="00D0694C"/>
    <w:rsid w:val="00D069FC"/>
    <w:rsid w:val="00D06A38"/>
    <w:rsid w:val="00D073D9"/>
    <w:rsid w:val="00D10555"/>
    <w:rsid w:val="00D10FE4"/>
    <w:rsid w:val="00D1154D"/>
    <w:rsid w:val="00D11609"/>
    <w:rsid w:val="00D11DE4"/>
    <w:rsid w:val="00D123D4"/>
    <w:rsid w:val="00D12E91"/>
    <w:rsid w:val="00D13A17"/>
    <w:rsid w:val="00D14469"/>
    <w:rsid w:val="00D14779"/>
    <w:rsid w:val="00D1485C"/>
    <w:rsid w:val="00D14B67"/>
    <w:rsid w:val="00D15C12"/>
    <w:rsid w:val="00D1648F"/>
    <w:rsid w:val="00D16506"/>
    <w:rsid w:val="00D16659"/>
    <w:rsid w:val="00D16692"/>
    <w:rsid w:val="00D20222"/>
    <w:rsid w:val="00D202E4"/>
    <w:rsid w:val="00D2152B"/>
    <w:rsid w:val="00D228AA"/>
    <w:rsid w:val="00D233A0"/>
    <w:rsid w:val="00D24524"/>
    <w:rsid w:val="00D2474B"/>
    <w:rsid w:val="00D24CEB"/>
    <w:rsid w:val="00D250BA"/>
    <w:rsid w:val="00D25452"/>
    <w:rsid w:val="00D258B6"/>
    <w:rsid w:val="00D266D6"/>
    <w:rsid w:val="00D27258"/>
    <w:rsid w:val="00D274E2"/>
    <w:rsid w:val="00D30607"/>
    <w:rsid w:val="00D30903"/>
    <w:rsid w:val="00D30BDA"/>
    <w:rsid w:val="00D319CC"/>
    <w:rsid w:val="00D31C1C"/>
    <w:rsid w:val="00D3282D"/>
    <w:rsid w:val="00D32B95"/>
    <w:rsid w:val="00D33286"/>
    <w:rsid w:val="00D3329A"/>
    <w:rsid w:val="00D33791"/>
    <w:rsid w:val="00D353FB"/>
    <w:rsid w:val="00D3637B"/>
    <w:rsid w:val="00D363B3"/>
    <w:rsid w:val="00D363C9"/>
    <w:rsid w:val="00D364A3"/>
    <w:rsid w:val="00D367DA"/>
    <w:rsid w:val="00D36D1B"/>
    <w:rsid w:val="00D36E5F"/>
    <w:rsid w:val="00D379B4"/>
    <w:rsid w:val="00D37C59"/>
    <w:rsid w:val="00D37ED2"/>
    <w:rsid w:val="00D40372"/>
    <w:rsid w:val="00D40405"/>
    <w:rsid w:val="00D40E81"/>
    <w:rsid w:val="00D40E96"/>
    <w:rsid w:val="00D41718"/>
    <w:rsid w:val="00D419AF"/>
    <w:rsid w:val="00D41B48"/>
    <w:rsid w:val="00D426C2"/>
    <w:rsid w:val="00D4280B"/>
    <w:rsid w:val="00D4349E"/>
    <w:rsid w:val="00D43692"/>
    <w:rsid w:val="00D43945"/>
    <w:rsid w:val="00D43AC1"/>
    <w:rsid w:val="00D43FD0"/>
    <w:rsid w:val="00D4496D"/>
    <w:rsid w:val="00D44B6E"/>
    <w:rsid w:val="00D44D35"/>
    <w:rsid w:val="00D45588"/>
    <w:rsid w:val="00D4579C"/>
    <w:rsid w:val="00D4583C"/>
    <w:rsid w:val="00D45C00"/>
    <w:rsid w:val="00D4658C"/>
    <w:rsid w:val="00D467E5"/>
    <w:rsid w:val="00D46B08"/>
    <w:rsid w:val="00D46B86"/>
    <w:rsid w:val="00D47A27"/>
    <w:rsid w:val="00D47A49"/>
    <w:rsid w:val="00D5039E"/>
    <w:rsid w:val="00D508AD"/>
    <w:rsid w:val="00D50A86"/>
    <w:rsid w:val="00D50BD3"/>
    <w:rsid w:val="00D50EDD"/>
    <w:rsid w:val="00D5149E"/>
    <w:rsid w:val="00D51867"/>
    <w:rsid w:val="00D51CA3"/>
    <w:rsid w:val="00D51DBD"/>
    <w:rsid w:val="00D52EC7"/>
    <w:rsid w:val="00D53444"/>
    <w:rsid w:val="00D54B66"/>
    <w:rsid w:val="00D551B5"/>
    <w:rsid w:val="00D55E6B"/>
    <w:rsid w:val="00D566FF"/>
    <w:rsid w:val="00D571F7"/>
    <w:rsid w:val="00D57F82"/>
    <w:rsid w:val="00D6017E"/>
    <w:rsid w:val="00D60E93"/>
    <w:rsid w:val="00D614CF"/>
    <w:rsid w:val="00D6226B"/>
    <w:rsid w:val="00D62A1C"/>
    <w:rsid w:val="00D63132"/>
    <w:rsid w:val="00D638E4"/>
    <w:rsid w:val="00D64009"/>
    <w:rsid w:val="00D64251"/>
    <w:rsid w:val="00D6452D"/>
    <w:rsid w:val="00D6466F"/>
    <w:rsid w:val="00D64F9A"/>
    <w:rsid w:val="00D6553A"/>
    <w:rsid w:val="00D65BAF"/>
    <w:rsid w:val="00D66CE0"/>
    <w:rsid w:val="00D66DCC"/>
    <w:rsid w:val="00D677D6"/>
    <w:rsid w:val="00D701FF"/>
    <w:rsid w:val="00D704E3"/>
    <w:rsid w:val="00D7055C"/>
    <w:rsid w:val="00D705CF"/>
    <w:rsid w:val="00D71899"/>
    <w:rsid w:val="00D72691"/>
    <w:rsid w:val="00D726BE"/>
    <w:rsid w:val="00D72B45"/>
    <w:rsid w:val="00D73B77"/>
    <w:rsid w:val="00D7482B"/>
    <w:rsid w:val="00D74FF4"/>
    <w:rsid w:val="00D75078"/>
    <w:rsid w:val="00D75646"/>
    <w:rsid w:val="00D75A8B"/>
    <w:rsid w:val="00D761DC"/>
    <w:rsid w:val="00D769D9"/>
    <w:rsid w:val="00D769F8"/>
    <w:rsid w:val="00D804F3"/>
    <w:rsid w:val="00D80CC9"/>
    <w:rsid w:val="00D82CCE"/>
    <w:rsid w:val="00D83124"/>
    <w:rsid w:val="00D835A8"/>
    <w:rsid w:val="00D85F15"/>
    <w:rsid w:val="00D873AA"/>
    <w:rsid w:val="00D87981"/>
    <w:rsid w:val="00D87C8C"/>
    <w:rsid w:val="00D87E34"/>
    <w:rsid w:val="00D90089"/>
    <w:rsid w:val="00D915E7"/>
    <w:rsid w:val="00D9169B"/>
    <w:rsid w:val="00D91F73"/>
    <w:rsid w:val="00D92252"/>
    <w:rsid w:val="00D928FB"/>
    <w:rsid w:val="00D936D3"/>
    <w:rsid w:val="00D937D7"/>
    <w:rsid w:val="00D9468E"/>
    <w:rsid w:val="00D94959"/>
    <w:rsid w:val="00D94C33"/>
    <w:rsid w:val="00D9533E"/>
    <w:rsid w:val="00D96236"/>
    <w:rsid w:val="00D9736E"/>
    <w:rsid w:val="00D976B9"/>
    <w:rsid w:val="00D978CB"/>
    <w:rsid w:val="00DA030B"/>
    <w:rsid w:val="00DA0E77"/>
    <w:rsid w:val="00DA1AE3"/>
    <w:rsid w:val="00DA1DA7"/>
    <w:rsid w:val="00DA23C9"/>
    <w:rsid w:val="00DA264B"/>
    <w:rsid w:val="00DA27F0"/>
    <w:rsid w:val="00DA3A7F"/>
    <w:rsid w:val="00DA3ED5"/>
    <w:rsid w:val="00DA538C"/>
    <w:rsid w:val="00DA59FF"/>
    <w:rsid w:val="00DA5BA4"/>
    <w:rsid w:val="00DA6E4C"/>
    <w:rsid w:val="00DA732B"/>
    <w:rsid w:val="00DA776E"/>
    <w:rsid w:val="00DA7DAE"/>
    <w:rsid w:val="00DA7E83"/>
    <w:rsid w:val="00DB0342"/>
    <w:rsid w:val="00DB0D5D"/>
    <w:rsid w:val="00DB1129"/>
    <w:rsid w:val="00DB2DA9"/>
    <w:rsid w:val="00DB2FB1"/>
    <w:rsid w:val="00DB30AD"/>
    <w:rsid w:val="00DB33ED"/>
    <w:rsid w:val="00DB351C"/>
    <w:rsid w:val="00DB414F"/>
    <w:rsid w:val="00DB444B"/>
    <w:rsid w:val="00DB4464"/>
    <w:rsid w:val="00DB4579"/>
    <w:rsid w:val="00DB4AF4"/>
    <w:rsid w:val="00DB4DB3"/>
    <w:rsid w:val="00DB4EC1"/>
    <w:rsid w:val="00DB60C8"/>
    <w:rsid w:val="00DB6193"/>
    <w:rsid w:val="00DB6736"/>
    <w:rsid w:val="00DC0081"/>
    <w:rsid w:val="00DC04E7"/>
    <w:rsid w:val="00DC09BE"/>
    <w:rsid w:val="00DC3953"/>
    <w:rsid w:val="00DC4FC6"/>
    <w:rsid w:val="00DC57C0"/>
    <w:rsid w:val="00DC58B4"/>
    <w:rsid w:val="00DC5A89"/>
    <w:rsid w:val="00DC5BB5"/>
    <w:rsid w:val="00DC5D6D"/>
    <w:rsid w:val="00DC6327"/>
    <w:rsid w:val="00DC6813"/>
    <w:rsid w:val="00DC713F"/>
    <w:rsid w:val="00DC7B3A"/>
    <w:rsid w:val="00DC7D56"/>
    <w:rsid w:val="00DD01E5"/>
    <w:rsid w:val="00DD0D51"/>
    <w:rsid w:val="00DD0F6A"/>
    <w:rsid w:val="00DD1B2F"/>
    <w:rsid w:val="00DD1B73"/>
    <w:rsid w:val="00DD2539"/>
    <w:rsid w:val="00DD28AD"/>
    <w:rsid w:val="00DD3D81"/>
    <w:rsid w:val="00DD43B2"/>
    <w:rsid w:val="00DD43C3"/>
    <w:rsid w:val="00DD4824"/>
    <w:rsid w:val="00DD48FB"/>
    <w:rsid w:val="00DD490C"/>
    <w:rsid w:val="00DD498A"/>
    <w:rsid w:val="00DD4F7B"/>
    <w:rsid w:val="00DD5FCF"/>
    <w:rsid w:val="00DD6834"/>
    <w:rsid w:val="00DD6A0C"/>
    <w:rsid w:val="00DD7BA5"/>
    <w:rsid w:val="00DE0534"/>
    <w:rsid w:val="00DE150E"/>
    <w:rsid w:val="00DE1787"/>
    <w:rsid w:val="00DE1820"/>
    <w:rsid w:val="00DE188A"/>
    <w:rsid w:val="00DE25A4"/>
    <w:rsid w:val="00DE25FB"/>
    <w:rsid w:val="00DE26D9"/>
    <w:rsid w:val="00DE2B8E"/>
    <w:rsid w:val="00DE35AC"/>
    <w:rsid w:val="00DE4197"/>
    <w:rsid w:val="00DE45AD"/>
    <w:rsid w:val="00DE56B7"/>
    <w:rsid w:val="00DE5753"/>
    <w:rsid w:val="00DE5B03"/>
    <w:rsid w:val="00DE608F"/>
    <w:rsid w:val="00DE6798"/>
    <w:rsid w:val="00DE6D54"/>
    <w:rsid w:val="00DE703E"/>
    <w:rsid w:val="00DE726D"/>
    <w:rsid w:val="00DE7C40"/>
    <w:rsid w:val="00DF00A3"/>
    <w:rsid w:val="00DF076D"/>
    <w:rsid w:val="00DF129D"/>
    <w:rsid w:val="00DF16F0"/>
    <w:rsid w:val="00DF17F4"/>
    <w:rsid w:val="00DF2035"/>
    <w:rsid w:val="00DF2A29"/>
    <w:rsid w:val="00DF347F"/>
    <w:rsid w:val="00DF3AC2"/>
    <w:rsid w:val="00DF3C5F"/>
    <w:rsid w:val="00DF3E1A"/>
    <w:rsid w:val="00DF459F"/>
    <w:rsid w:val="00DF4C8E"/>
    <w:rsid w:val="00DF5405"/>
    <w:rsid w:val="00DF7213"/>
    <w:rsid w:val="00DF7965"/>
    <w:rsid w:val="00E000F7"/>
    <w:rsid w:val="00E006A5"/>
    <w:rsid w:val="00E00BB1"/>
    <w:rsid w:val="00E00EB8"/>
    <w:rsid w:val="00E01D91"/>
    <w:rsid w:val="00E01EA2"/>
    <w:rsid w:val="00E021FF"/>
    <w:rsid w:val="00E024D3"/>
    <w:rsid w:val="00E02D5B"/>
    <w:rsid w:val="00E03231"/>
    <w:rsid w:val="00E033EC"/>
    <w:rsid w:val="00E03407"/>
    <w:rsid w:val="00E0344C"/>
    <w:rsid w:val="00E03A49"/>
    <w:rsid w:val="00E03C73"/>
    <w:rsid w:val="00E04D07"/>
    <w:rsid w:val="00E04EA8"/>
    <w:rsid w:val="00E057CF"/>
    <w:rsid w:val="00E05BA9"/>
    <w:rsid w:val="00E06C55"/>
    <w:rsid w:val="00E075B6"/>
    <w:rsid w:val="00E07707"/>
    <w:rsid w:val="00E077EE"/>
    <w:rsid w:val="00E10528"/>
    <w:rsid w:val="00E107C5"/>
    <w:rsid w:val="00E1130A"/>
    <w:rsid w:val="00E12770"/>
    <w:rsid w:val="00E130BC"/>
    <w:rsid w:val="00E135E6"/>
    <w:rsid w:val="00E14017"/>
    <w:rsid w:val="00E155D5"/>
    <w:rsid w:val="00E156E1"/>
    <w:rsid w:val="00E158A3"/>
    <w:rsid w:val="00E15974"/>
    <w:rsid w:val="00E1626E"/>
    <w:rsid w:val="00E17091"/>
    <w:rsid w:val="00E1726B"/>
    <w:rsid w:val="00E2035E"/>
    <w:rsid w:val="00E20719"/>
    <w:rsid w:val="00E2125C"/>
    <w:rsid w:val="00E216B4"/>
    <w:rsid w:val="00E22AF2"/>
    <w:rsid w:val="00E23AB7"/>
    <w:rsid w:val="00E241F8"/>
    <w:rsid w:val="00E243A9"/>
    <w:rsid w:val="00E24579"/>
    <w:rsid w:val="00E249ED"/>
    <w:rsid w:val="00E25508"/>
    <w:rsid w:val="00E257B0"/>
    <w:rsid w:val="00E26A28"/>
    <w:rsid w:val="00E26B88"/>
    <w:rsid w:val="00E27DA9"/>
    <w:rsid w:val="00E30050"/>
    <w:rsid w:val="00E305AC"/>
    <w:rsid w:val="00E30671"/>
    <w:rsid w:val="00E30957"/>
    <w:rsid w:val="00E30AD4"/>
    <w:rsid w:val="00E3169D"/>
    <w:rsid w:val="00E31DAB"/>
    <w:rsid w:val="00E3218D"/>
    <w:rsid w:val="00E3227B"/>
    <w:rsid w:val="00E32A7B"/>
    <w:rsid w:val="00E32E91"/>
    <w:rsid w:val="00E332DE"/>
    <w:rsid w:val="00E339C2"/>
    <w:rsid w:val="00E34F16"/>
    <w:rsid w:val="00E35123"/>
    <w:rsid w:val="00E35810"/>
    <w:rsid w:val="00E36379"/>
    <w:rsid w:val="00E363FE"/>
    <w:rsid w:val="00E36F47"/>
    <w:rsid w:val="00E372FE"/>
    <w:rsid w:val="00E373C8"/>
    <w:rsid w:val="00E400D0"/>
    <w:rsid w:val="00E4087E"/>
    <w:rsid w:val="00E40D2A"/>
    <w:rsid w:val="00E41130"/>
    <w:rsid w:val="00E41266"/>
    <w:rsid w:val="00E4147B"/>
    <w:rsid w:val="00E41E2E"/>
    <w:rsid w:val="00E4249B"/>
    <w:rsid w:val="00E43519"/>
    <w:rsid w:val="00E43C3C"/>
    <w:rsid w:val="00E4459B"/>
    <w:rsid w:val="00E449BC"/>
    <w:rsid w:val="00E45E89"/>
    <w:rsid w:val="00E460C5"/>
    <w:rsid w:val="00E46519"/>
    <w:rsid w:val="00E46544"/>
    <w:rsid w:val="00E47D9D"/>
    <w:rsid w:val="00E50A65"/>
    <w:rsid w:val="00E51652"/>
    <w:rsid w:val="00E5176D"/>
    <w:rsid w:val="00E5252A"/>
    <w:rsid w:val="00E52F12"/>
    <w:rsid w:val="00E53763"/>
    <w:rsid w:val="00E53868"/>
    <w:rsid w:val="00E53D1D"/>
    <w:rsid w:val="00E542EE"/>
    <w:rsid w:val="00E55065"/>
    <w:rsid w:val="00E55A8A"/>
    <w:rsid w:val="00E55B03"/>
    <w:rsid w:val="00E55E24"/>
    <w:rsid w:val="00E563A3"/>
    <w:rsid w:val="00E56428"/>
    <w:rsid w:val="00E56450"/>
    <w:rsid w:val="00E56569"/>
    <w:rsid w:val="00E56815"/>
    <w:rsid w:val="00E5730E"/>
    <w:rsid w:val="00E578AB"/>
    <w:rsid w:val="00E57B31"/>
    <w:rsid w:val="00E57ED5"/>
    <w:rsid w:val="00E602D0"/>
    <w:rsid w:val="00E611EA"/>
    <w:rsid w:val="00E61F1F"/>
    <w:rsid w:val="00E620D6"/>
    <w:rsid w:val="00E62A7C"/>
    <w:rsid w:val="00E62EAE"/>
    <w:rsid w:val="00E63486"/>
    <w:rsid w:val="00E6351B"/>
    <w:rsid w:val="00E63592"/>
    <w:rsid w:val="00E63E1B"/>
    <w:rsid w:val="00E642A1"/>
    <w:rsid w:val="00E649A1"/>
    <w:rsid w:val="00E65E28"/>
    <w:rsid w:val="00E6600A"/>
    <w:rsid w:val="00E66626"/>
    <w:rsid w:val="00E677BC"/>
    <w:rsid w:val="00E67CA5"/>
    <w:rsid w:val="00E70060"/>
    <w:rsid w:val="00E7006E"/>
    <w:rsid w:val="00E701C8"/>
    <w:rsid w:val="00E70A14"/>
    <w:rsid w:val="00E70ABC"/>
    <w:rsid w:val="00E70BB6"/>
    <w:rsid w:val="00E7233A"/>
    <w:rsid w:val="00E72575"/>
    <w:rsid w:val="00E7298C"/>
    <w:rsid w:val="00E72B2E"/>
    <w:rsid w:val="00E7390A"/>
    <w:rsid w:val="00E7418C"/>
    <w:rsid w:val="00E741B9"/>
    <w:rsid w:val="00E7484E"/>
    <w:rsid w:val="00E74A96"/>
    <w:rsid w:val="00E75315"/>
    <w:rsid w:val="00E75DA5"/>
    <w:rsid w:val="00E76BD7"/>
    <w:rsid w:val="00E7706C"/>
    <w:rsid w:val="00E8005D"/>
    <w:rsid w:val="00E8023F"/>
    <w:rsid w:val="00E8035D"/>
    <w:rsid w:val="00E80F15"/>
    <w:rsid w:val="00E82325"/>
    <w:rsid w:val="00E8251A"/>
    <w:rsid w:val="00E82AD9"/>
    <w:rsid w:val="00E83600"/>
    <w:rsid w:val="00E83700"/>
    <w:rsid w:val="00E8469F"/>
    <w:rsid w:val="00E8477B"/>
    <w:rsid w:val="00E854FC"/>
    <w:rsid w:val="00E85CF1"/>
    <w:rsid w:val="00E86827"/>
    <w:rsid w:val="00E86B5D"/>
    <w:rsid w:val="00E86F87"/>
    <w:rsid w:val="00E86FB7"/>
    <w:rsid w:val="00E872D9"/>
    <w:rsid w:val="00E8730A"/>
    <w:rsid w:val="00E87C6C"/>
    <w:rsid w:val="00E90538"/>
    <w:rsid w:val="00E90615"/>
    <w:rsid w:val="00E9076A"/>
    <w:rsid w:val="00E90943"/>
    <w:rsid w:val="00E91FF6"/>
    <w:rsid w:val="00E92896"/>
    <w:rsid w:val="00E92B2F"/>
    <w:rsid w:val="00E930E7"/>
    <w:rsid w:val="00E93233"/>
    <w:rsid w:val="00E93287"/>
    <w:rsid w:val="00E93553"/>
    <w:rsid w:val="00E9461C"/>
    <w:rsid w:val="00E9511C"/>
    <w:rsid w:val="00E95BEC"/>
    <w:rsid w:val="00E96761"/>
    <w:rsid w:val="00E9702F"/>
    <w:rsid w:val="00EA0108"/>
    <w:rsid w:val="00EA0B8A"/>
    <w:rsid w:val="00EA111E"/>
    <w:rsid w:val="00EA161C"/>
    <w:rsid w:val="00EA1754"/>
    <w:rsid w:val="00EA19E0"/>
    <w:rsid w:val="00EA1C94"/>
    <w:rsid w:val="00EA2640"/>
    <w:rsid w:val="00EA289D"/>
    <w:rsid w:val="00EA3311"/>
    <w:rsid w:val="00EA336A"/>
    <w:rsid w:val="00EA34FA"/>
    <w:rsid w:val="00EA36C7"/>
    <w:rsid w:val="00EA437E"/>
    <w:rsid w:val="00EA4A54"/>
    <w:rsid w:val="00EA4BE5"/>
    <w:rsid w:val="00EA640F"/>
    <w:rsid w:val="00EA6A06"/>
    <w:rsid w:val="00EA6EB1"/>
    <w:rsid w:val="00EA6EC3"/>
    <w:rsid w:val="00EA7312"/>
    <w:rsid w:val="00EA734F"/>
    <w:rsid w:val="00EA748D"/>
    <w:rsid w:val="00EA7B2B"/>
    <w:rsid w:val="00EA7C91"/>
    <w:rsid w:val="00EB005E"/>
    <w:rsid w:val="00EB2B5F"/>
    <w:rsid w:val="00EB2C25"/>
    <w:rsid w:val="00EB3EC4"/>
    <w:rsid w:val="00EB49DA"/>
    <w:rsid w:val="00EB5172"/>
    <w:rsid w:val="00EB54A5"/>
    <w:rsid w:val="00EB6292"/>
    <w:rsid w:val="00EB63C0"/>
    <w:rsid w:val="00EB64CE"/>
    <w:rsid w:val="00EB656C"/>
    <w:rsid w:val="00EB68F6"/>
    <w:rsid w:val="00EC2D34"/>
    <w:rsid w:val="00EC3054"/>
    <w:rsid w:val="00EC3F6A"/>
    <w:rsid w:val="00EC4962"/>
    <w:rsid w:val="00EC5CCD"/>
    <w:rsid w:val="00EC62C6"/>
    <w:rsid w:val="00EC665B"/>
    <w:rsid w:val="00EC6B73"/>
    <w:rsid w:val="00EC6DFE"/>
    <w:rsid w:val="00EC77FF"/>
    <w:rsid w:val="00EC7AA8"/>
    <w:rsid w:val="00ED0206"/>
    <w:rsid w:val="00ED0887"/>
    <w:rsid w:val="00ED090A"/>
    <w:rsid w:val="00ED0C04"/>
    <w:rsid w:val="00ED16D3"/>
    <w:rsid w:val="00ED185E"/>
    <w:rsid w:val="00ED245B"/>
    <w:rsid w:val="00ED24F7"/>
    <w:rsid w:val="00ED26C8"/>
    <w:rsid w:val="00ED276B"/>
    <w:rsid w:val="00ED3352"/>
    <w:rsid w:val="00ED38EE"/>
    <w:rsid w:val="00ED4798"/>
    <w:rsid w:val="00ED48AF"/>
    <w:rsid w:val="00ED4C53"/>
    <w:rsid w:val="00ED4DCC"/>
    <w:rsid w:val="00ED6FD7"/>
    <w:rsid w:val="00ED708A"/>
    <w:rsid w:val="00ED79F0"/>
    <w:rsid w:val="00ED7BFE"/>
    <w:rsid w:val="00EE0230"/>
    <w:rsid w:val="00EE1346"/>
    <w:rsid w:val="00EE2558"/>
    <w:rsid w:val="00EE34FC"/>
    <w:rsid w:val="00EE4E7A"/>
    <w:rsid w:val="00EE4F74"/>
    <w:rsid w:val="00EE505A"/>
    <w:rsid w:val="00EE573F"/>
    <w:rsid w:val="00EE5B18"/>
    <w:rsid w:val="00EE6D1A"/>
    <w:rsid w:val="00EE7BCF"/>
    <w:rsid w:val="00EF0F1B"/>
    <w:rsid w:val="00EF118C"/>
    <w:rsid w:val="00EF1915"/>
    <w:rsid w:val="00EF1ED5"/>
    <w:rsid w:val="00EF271C"/>
    <w:rsid w:val="00EF30A8"/>
    <w:rsid w:val="00EF3DD1"/>
    <w:rsid w:val="00EF4698"/>
    <w:rsid w:val="00EF5134"/>
    <w:rsid w:val="00EF54AC"/>
    <w:rsid w:val="00EF57E6"/>
    <w:rsid w:val="00EF60A5"/>
    <w:rsid w:val="00EF670B"/>
    <w:rsid w:val="00F004FE"/>
    <w:rsid w:val="00F0075F"/>
    <w:rsid w:val="00F00B4C"/>
    <w:rsid w:val="00F01544"/>
    <w:rsid w:val="00F01A0A"/>
    <w:rsid w:val="00F01F30"/>
    <w:rsid w:val="00F04DE3"/>
    <w:rsid w:val="00F050DC"/>
    <w:rsid w:val="00F05CC4"/>
    <w:rsid w:val="00F07774"/>
    <w:rsid w:val="00F0786C"/>
    <w:rsid w:val="00F108A2"/>
    <w:rsid w:val="00F10CFA"/>
    <w:rsid w:val="00F10D20"/>
    <w:rsid w:val="00F11B20"/>
    <w:rsid w:val="00F11BC1"/>
    <w:rsid w:val="00F11BF9"/>
    <w:rsid w:val="00F1243F"/>
    <w:rsid w:val="00F12FD9"/>
    <w:rsid w:val="00F1303D"/>
    <w:rsid w:val="00F13555"/>
    <w:rsid w:val="00F13E8C"/>
    <w:rsid w:val="00F14446"/>
    <w:rsid w:val="00F151A4"/>
    <w:rsid w:val="00F15295"/>
    <w:rsid w:val="00F15528"/>
    <w:rsid w:val="00F15656"/>
    <w:rsid w:val="00F158FB"/>
    <w:rsid w:val="00F165EE"/>
    <w:rsid w:val="00F16F59"/>
    <w:rsid w:val="00F170C2"/>
    <w:rsid w:val="00F17C91"/>
    <w:rsid w:val="00F20A6C"/>
    <w:rsid w:val="00F2168E"/>
    <w:rsid w:val="00F21854"/>
    <w:rsid w:val="00F2187E"/>
    <w:rsid w:val="00F2213B"/>
    <w:rsid w:val="00F23652"/>
    <w:rsid w:val="00F2441F"/>
    <w:rsid w:val="00F259BB"/>
    <w:rsid w:val="00F2602E"/>
    <w:rsid w:val="00F26033"/>
    <w:rsid w:val="00F266D8"/>
    <w:rsid w:val="00F26E0F"/>
    <w:rsid w:val="00F2711B"/>
    <w:rsid w:val="00F272F1"/>
    <w:rsid w:val="00F30C0A"/>
    <w:rsid w:val="00F31F99"/>
    <w:rsid w:val="00F3260D"/>
    <w:rsid w:val="00F33B35"/>
    <w:rsid w:val="00F33BDA"/>
    <w:rsid w:val="00F34464"/>
    <w:rsid w:val="00F3456C"/>
    <w:rsid w:val="00F34944"/>
    <w:rsid w:val="00F34948"/>
    <w:rsid w:val="00F35131"/>
    <w:rsid w:val="00F35378"/>
    <w:rsid w:val="00F36E47"/>
    <w:rsid w:val="00F36F4D"/>
    <w:rsid w:val="00F371CA"/>
    <w:rsid w:val="00F379B4"/>
    <w:rsid w:val="00F408B8"/>
    <w:rsid w:val="00F415A2"/>
    <w:rsid w:val="00F41932"/>
    <w:rsid w:val="00F421E7"/>
    <w:rsid w:val="00F42537"/>
    <w:rsid w:val="00F42BDA"/>
    <w:rsid w:val="00F43C11"/>
    <w:rsid w:val="00F455D9"/>
    <w:rsid w:val="00F45F91"/>
    <w:rsid w:val="00F45FA1"/>
    <w:rsid w:val="00F462BD"/>
    <w:rsid w:val="00F47663"/>
    <w:rsid w:val="00F47ADE"/>
    <w:rsid w:val="00F47C36"/>
    <w:rsid w:val="00F50DBE"/>
    <w:rsid w:val="00F51F81"/>
    <w:rsid w:val="00F52806"/>
    <w:rsid w:val="00F528E3"/>
    <w:rsid w:val="00F53E02"/>
    <w:rsid w:val="00F5447D"/>
    <w:rsid w:val="00F544A4"/>
    <w:rsid w:val="00F54764"/>
    <w:rsid w:val="00F54A31"/>
    <w:rsid w:val="00F54D3A"/>
    <w:rsid w:val="00F54FE2"/>
    <w:rsid w:val="00F555C3"/>
    <w:rsid w:val="00F55950"/>
    <w:rsid w:val="00F55CB2"/>
    <w:rsid w:val="00F55FC9"/>
    <w:rsid w:val="00F560CF"/>
    <w:rsid w:val="00F56868"/>
    <w:rsid w:val="00F60DF2"/>
    <w:rsid w:val="00F61105"/>
    <w:rsid w:val="00F61FF6"/>
    <w:rsid w:val="00F6209C"/>
    <w:rsid w:val="00F63498"/>
    <w:rsid w:val="00F63862"/>
    <w:rsid w:val="00F63DA8"/>
    <w:rsid w:val="00F64047"/>
    <w:rsid w:val="00F64959"/>
    <w:rsid w:val="00F651C3"/>
    <w:rsid w:val="00F6555C"/>
    <w:rsid w:val="00F655A7"/>
    <w:rsid w:val="00F663B9"/>
    <w:rsid w:val="00F67306"/>
    <w:rsid w:val="00F6758B"/>
    <w:rsid w:val="00F6776F"/>
    <w:rsid w:val="00F70259"/>
    <w:rsid w:val="00F71438"/>
    <w:rsid w:val="00F71A05"/>
    <w:rsid w:val="00F71BEB"/>
    <w:rsid w:val="00F71C39"/>
    <w:rsid w:val="00F7200D"/>
    <w:rsid w:val="00F721D0"/>
    <w:rsid w:val="00F721E7"/>
    <w:rsid w:val="00F726E8"/>
    <w:rsid w:val="00F728D3"/>
    <w:rsid w:val="00F734E7"/>
    <w:rsid w:val="00F7369D"/>
    <w:rsid w:val="00F744B3"/>
    <w:rsid w:val="00F750AC"/>
    <w:rsid w:val="00F75233"/>
    <w:rsid w:val="00F762EF"/>
    <w:rsid w:val="00F8079D"/>
    <w:rsid w:val="00F80999"/>
    <w:rsid w:val="00F809C9"/>
    <w:rsid w:val="00F80B37"/>
    <w:rsid w:val="00F80BCD"/>
    <w:rsid w:val="00F8182F"/>
    <w:rsid w:val="00F81CAC"/>
    <w:rsid w:val="00F81EAA"/>
    <w:rsid w:val="00F81F45"/>
    <w:rsid w:val="00F826CF"/>
    <w:rsid w:val="00F839B5"/>
    <w:rsid w:val="00F83F12"/>
    <w:rsid w:val="00F853D6"/>
    <w:rsid w:val="00F85AB7"/>
    <w:rsid w:val="00F85F00"/>
    <w:rsid w:val="00F874D1"/>
    <w:rsid w:val="00F9038E"/>
    <w:rsid w:val="00F90B69"/>
    <w:rsid w:val="00F90DD9"/>
    <w:rsid w:val="00F91FF4"/>
    <w:rsid w:val="00F92243"/>
    <w:rsid w:val="00F9259C"/>
    <w:rsid w:val="00F928AD"/>
    <w:rsid w:val="00F92B16"/>
    <w:rsid w:val="00F932F7"/>
    <w:rsid w:val="00F933CA"/>
    <w:rsid w:val="00F93736"/>
    <w:rsid w:val="00F9400B"/>
    <w:rsid w:val="00F94344"/>
    <w:rsid w:val="00F949A0"/>
    <w:rsid w:val="00F94E76"/>
    <w:rsid w:val="00F955D7"/>
    <w:rsid w:val="00F9596A"/>
    <w:rsid w:val="00F9646B"/>
    <w:rsid w:val="00F96538"/>
    <w:rsid w:val="00FA044C"/>
    <w:rsid w:val="00FA0459"/>
    <w:rsid w:val="00FA09F3"/>
    <w:rsid w:val="00FA1EC8"/>
    <w:rsid w:val="00FA201D"/>
    <w:rsid w:val="00FA2B41"/>
    <w:rsid w:val="00FA2CF6"/>
    <w:rsid w:val="00FA33F5"/>
    <w:rsid w:val="00FA35A2"/>
    <w:rsid w:val="00FA38FE"/>
    <w:rsid w:val="00FA3F18"/>
    <w:rsid w:val="00FA4087"/>
    <w:rsid w:val="00FA4150"/>
    <w:rsid w:val="00FA45D9"/>
    <w:rsid w:val="00FA502F"/>
    <w:rsid w:val="00FA5E39"/>
    <w:rsid w:val="00FA7352"/>
    <w:rsid w:val="00FA73B4"/>
    <w:rsid w:val="00FA773A"/>
    <w:rsid w:val="00FA7D8A"/>
    <w:rsid w:val="00FB09F7"/>
    <w:rsid w:val="00FB0B4F"/>
    <w:rsid w:val="00FB18AC"/>
    <w:rsid w:val="00FB20F8"/>
    <w:rsid w:val="00FB2A93"/>
    <w:rsid w:val="00FB39E5"/>
    <w:rsid w:val="00FB3B82"/>
    <w:rsid w:val="00FB4422"/>
    <w:rsid w:val="00FB4E9A"/>
    <w:rsid w:val="00FB50A1"/>
    <w:rsid w:val="00FB547E"/>
    <w:rsid w:val="00FB5D91"/>
    <w:rsid w:val="00FB66E9"/>
    <w:rsid w:val="00FB6AE5"/>
    <w:rsid w:val="00FB72C5"/>
    <w:rsid w:val="00FB79C4"/>
    <w:rsid w:val="00FB7BAB"/>
    <w:rsid w:val="00FB7E1F"/>
    <w:rsid w:val="00FC0CDC"/>
    <w:rsid w:val="00FC13AC"/>
    <w:rsid w:val="00FC1617"/>
    <w:rsid w:val="00FC16AB"/>
    <w:rsid w:val="00FC191D"/>
    <w:rsid w:val="00FC19AE"/>
    <w:rsid w:val="00FC20F0"/>
    <w:rsid w:val="00FC2741"/>
    <w:rsid w:val="00FC2848"/>
    <w:rsid w:val="00FC31AC"/>
    <w:rsid w:val="00FC33F1"/>
    <w:rsid w:val="00FC511E"/>
    <w:rsid w:val="00FC5889"/>
    <w:rsid w:val="00FC5C04"/>
    <w:rsid w:val="00FC67F8"/>
    <w:rsid w:val="00FC69C2"/>
    <w:rsid w:val="00FC7045"/>
    <w:rsid w:val="00FC7086"/>
    <w:rsid w:val="00FD07A2"/>
    <w:rsid w:val="00FD0A77"/>
    <w:rsid w:val="00FD119C"/>
    <w:rsid w:val="00FD1D0B"/>
    <w:rsid w:val="00FD2415"/>
    <w:rsid w:val="00FD38CD"/>
    <w:rsid w:val="00FD3C51"/>
    <w:rsid w:val="00FD4368"/>
    <w:rsid w:val="00FD46DF"/>
    <w:rsid w:val="00FD4C6B"/>
    <w:rsid w:val="00FD51D1"/>
    <w:rsid w:val="00FD5E75"/>
    <w:rsid w:val="00FD5F33"/>
    <w:rsid w:val="00FD67C6"/>
    <w:rsid w:val="00FD6A8C"/>
    <w:rsid w:val="00FD6F69"/>
    <w:rsid w:val="00FD70BA"/>
    <w:rsid w:val="00FD7613"/>
    <w:rsid w:val="00FD765D"/>
    <w:rsid w:val="00FE0229"/>
    <w:rsid w:val="00FE2C35"/>
    <w:rsid w:val="00FE3585"/>
    <w:rsid w:val="00FE4B9A"/>
    <w:rsid w:val="00FE4FF5"/>
    <w:rsid w:val="00FE57D8"/>
    <w:rsid w:val="00FE5E4C"/>
    <w:rsid w:val="00FE6358"/>
    <w:rsid w:val="00FE7305"/>
    <w:rsid w:val="00FE75B6"/>
    <w:rsid w:val="00FF11FF"/>
    <w:rsid w:val="00FF14E2"/>
    <w:rsid w:val="00FF21CB"/>
    <w:rsid w:val="00FF2628"/>
    <w:rsid w:val="00FF3D81"/>
    <w:rsid w:val="00FF455E"/>
    <w:rsid w:val="00FF57CD"/>
    <w:rsid w:val="00FF57FA"/>
    <w:rsid w:val="00FF5F27"/>
    <w:rsid w:val="00FF6CB2"/>
    <w:rsid w:val="00FF7464"/>
    <w:rsid w:val="00FF7767"/>
    <w:rsid w:val="00FF78B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CD0"/>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1020099">
      <w:marLeft w:val="0"/>
      <w:marRight w:val="0"/>
      <w:marTop w:val="0"/>
      <w:marBottom w:val="0"/>
      <w:divBdr>
        <w:top w:val="none" w:sz="0" w:space="0" w:color="auto"/>
        <w:left w:val="none" w:sz="0" w:space="0" w:color="auto"/>
        <w:bottom w:val="none" w:sz="0" w:space="0" w:color="auto"/>
        <w:right w:val="none" w:sz="0" w:space="0" w:color="auto"/>
      </w:divBdr>
      <w:divsChild>
        <w:div w:id="5610200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14</Pages>
  <Words>5630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Кошелева</dc:creator>
  <cp:keywords/>
  <dc:description/>
  <cp:lastModifiedBy>nekit86</cp:lastModifiedBy>
  <cp:revision>8</cp:revision>
  <dcterms:created xsi:type="dcterms:W3CDTF">2019-01-24T04:03:00Z</dcterms:created>
  <dcterms:modified xsi:type="dcterms:W3CDTF">2019-01-27T12:32:00Z</dcterms:modified>
</cp:coreProperties>
</file>